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B59D1" w14:textId="6B37F39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634F7">
        <w:rPr>
          <w:rFonts w:ascii="Arial" w:eastAsia="MS Mincho" w:hAnsi="Arial" w:cs="Arial"/>
          <w:b/>
          <w:sz w:val="24"/>
          <w:szCs w:val="24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9634F7">
        <w:rPr>
          <w:rFonts w:ascii="Arial" w:eastAsia="MS Mincho" w:hAnsi="Arial" w:cs="Arial"/>
          <w:b/>
          <w:sz w:val="24"/>
          <w:szCs w:val="24"/>
        </w:rPr>
        <w:t>10245</w:t>
      </w:r>
    </w:p>
    <w:p w14:paraId="0ED16545" w14:textId="3AB99C77" w:rsidR="0068254F" w:rsidRPr="00881E60" w:rsidRDefault="00FB271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</w:t>
      </w:r>
      <w:r w:rsidR="00FC0E57">
        <w:rPr>
          <w:rFonts w:ascii="Arial" w:hAnsi="Arial"/>
          <w:b/>
          <w:sz w:val="24"/>
          <w:szCs w:val="24"/>
          <w:lang w:eastAsia="zh-CN"/>
        </w:rPr>
        <w:t>, KR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FC0E57">
        <w:rPr>
          <w:rFonts w:ascii="Arial" w:hAnsi="Arial"/>
          <w:b/>
          <w:sz w:val="24"/>
          <w:szCs w:val="24"/>
          <w:lang w:eastAsia="zh-CN"/>
        </w:rPr>
        <w:t>22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C0E57">
        <w:rPr>
          <w:rFonts w:ascii="Arial" w:hAnsi="Arial"/>
          <w:b/>
          <w:sz w:val="24"/>
          <w:szCs w:val="24"/>
          <w:lang w:eastAsia="zh-CN"/>
        </w:rPr>
        <w:t>26 May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2849C1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9634F7">
        <w:rPr>
          <w:rFonts w:ascii="Arial" w:hAnsi="Arial" w:cs="Arial"/>
          <w:sz w:val="22"/>
          <w:lang w:eastAsia="zh-CN"/>
        </w:rPr>
        <w:t xml:space="preserve"> PC2 A-MPR for band n8 and n28</w:t>
      </w:r>
    </w:p>
    <w:p w14:paraId="73AD8CE3" w14:textId="345D2E3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634F7">
        <w:rPr>
          <w:rFonts w:ascii="Arial" w:hAnsi="Arial" w:cs="Arial"/>
          <w:sz w:val="22"/>
          <w:lang w:eastAsia="zh-CN"/>
        </w:rPr>
        <w:t>7</w:t>
      </w:r>
      <w:r w:rsidR="00280D59">
        <w:rPr>
          <w:rFonts w:ascii="Arial" w:hAnsi="Arial" w:cs="Arial"/>
          <w:sz w:val="22"/>
          <w:lang w:eastAsia="zh-CN"/>
        </w:rPr>
        <w:t>.</w:t>
      </w:r>
      <w:r w:rsidR="009634F7">
        <w:rPr>
          <w:rFonts w:ascii="Arial" w:hAnsi="Arial" w:cs="Arial"/>
          <w:sz w:val="22"/>
          <w:lang w:eastAsia="zh-CN"/>
        </w:rPr>
        <w:t>22</w:t>
      </w:r>
      <w:r w:rsidR="00280D59">
        <w:rPr>
          <w:rFonts w:ascii="Arial" w:hAnsi="Arial" w:cs="Arial"/>
          <w:sz w:val="22"/>
          <w:lang w:eastAsia="zh-CN"/>
        </w:rPr>
        <w:t>.</w:t>
      </w:r>
      <w:r w:rsidR="009634F7">
        <w:rPr>
          <w:rFonts w:ascii="Arial" w:hAnsi="Arial" w:cs="Arial"/>
          <w:sz w:val="22"/>
          <w:lang w:eastAsia="zh-CN"/>
        </w:rPr>
        <w:t>2</w:t>
      </w:r>
    </w:p>
    <w:p w14:paraId="6402E503" w14:textId="2560E8F8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67DE3">
        <w:rPr>
          <w:rFonts w:ascii="Arial" w:hAnsi="Arial" w:cs="Arial"/>
          <w:b/>
          <w:sz w:val="22"/>
        </w:rPr>
        <w:t xml:space="preserve">Huawei, </w:t>
      </w:r>
      <w:proofErr w:type="spellStart"/>
      <w:r w:rsidR="00F67DE3">
        <w:rPr>
          <w:rFonts w:ascii="Arial" w:hAnsi="Arial" w:cs="Arial"/>
          <w:b/>
          <w:sz w:val="22"/>
        </w:rPr>
        <w:t>HiSilicon</w:t>
      </w:r>
      <w:proofErr w:type="spellEnd"/>
      <w:r w:rsidR="00F67DE3">
        <w:rPr>
          <w:rFonts w:ascii="Arial" w:hAnsi="Arial" w:cs="Arial"/>
          <w:b/>
          <w:sz w:val="22"/>
        </w:rPr>
        <w:t>, Apple</w:t>
      </w:r>
      <w:r w:rsidR="00AB7E92">
        <w:rPr>
          <w:rFonts w:ascii="Arial" w:hAnsi="Arial" w:cs="Arial"/>
          <w:b/>
          <w:sz w:val="22"/>
        </w:rPr>
        <w:t>, China Unicom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5EF1E79" w:rsidR="00EF3FF4" w:rsidRPr="00AB3D40" w:rsidRDefault="00AE2442" w:rsidP="003E08FC">
      <w:pPr>
        <w:pStyle w:val="Heading1"/>
        <w:rPr>
          <w:lang w:eastAsia="zh-CN"/>
        </w:rPr>
      </w:pPr>
      <w:r>
        <w:t>&lt;</w:t>
      </w:r>
      <w:r w:rsidR="007F5D93">
        <w:t>Background</w:t>
      </w:r>
      <w:r w:rsidR="00EF3FF4">
        <w:t>&gt;</w:t>
      </w:r>
    </w:p>
    <w:p w14:paraId="46DB1F44" w14:textId="326A03C7" w:rsidR="007F5D93" w:rsidRDefault="007F5D93" w:rsidP="005639C9">
      <w:pPr>
        <w:pStyle w:val="B1"/>
        <w:ind w:left="284" w:firstLine="0"/>
        <w:rPr>
          <w:lang w:eastAsia="zh-CN"/>
        </w:rPr>
      </w:pPr>
      <w:r>
        <w:rPr>
          <w:lang w:eastAsia="zh-CN"/>
        </w:rPr>
        <w:t>The PC2 A-MPR requirements for band n8 and n28 have been discussed for several meetings. Based on the simulation results</w:t>
      </w:r>
      <w:r w:rsidR="005639C9">
        <w:rPr>
          <w:lang w:eastAsia="zh-CN"/>
        </w:rPr>
        <w:t xml:space="preserve"> in </w:t>
      </w:r>
      <w:r w:rsidR="00FA1345">
        <w:rPr>
          <w:lang w:eastAsia="zh-CN"/>
        </w:rPr>
        <w:t>[</w:t>
      </w:r>
      <w:r w:rsidR="005639C9">
        <w:rPr>
          <w:lang w:eastAsia="zh-CN"/>
        </w:rPr>
        <w:t>1-4</w:t>
      </w:r>
      <w:r w:rsidR="00FA1345">
        <w:rPr>
          <w:lang w:eastAsia="zh-CN"/>
        </w:rPr>
        <w:t>]</w:t>
      </w:r>
      <w:r w:rsidR="005639C9">
        <w:rPr>
          <w:lang w:eastAsia="zh-CN"/>
        </w:rPr>
        <w:t>, the proposals are merged into one set of requirements, which are recommended to be adopted into the spec.</w:t>
      </w:r>
    </w:p>
    <w:p w14:paraId="5CDD1EB3" w14:textId="73CE3227" w:rsidR="00B4053B" w:rsidRPr="007F5D93" w:rsidRDefault="007F5D93" w:rsidP="003E08FC">
      <w:pPr>
        <w:pStyle w:val="B1"/>
        <w:rPr>
          <w:b/>
          <w:lang w:eastAsia="zh-CN"/>
        </w:rPr>
      </w:pPr>
      <w:r w:rsidRPr="007F5D93">
        <w:rPr>
          <w:b/>
          <w:lang w:eastAsia="zh-CN"/>
        </w:rPr>
        <w:t>Reference</w:t>
      </w:r>
      <w:r w:rsidR="00E5570A">
        <w:rPr>
          <w:b/>
          <w:lang w:eastAsia="zh-CN"/>
        </w:rPr>
        <w:t>s</w:t>
      </w:r>
      <w:r w:rsidRPr="007F5D93">
        <w:rPr>
          <w:b/>
          <w:lang w:eastAsia="zh-CN"/>
        </w:rPr>
        <w:t>:</w:t>
      </w:r>
    </w:p>
    <w:p w14:paraId="49066479" w14:textId="77777777" w:rsidR="007F5D93" w:rsidRDefault="007F5D93" w:rsidP="007F5D93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 xml:space="preserve">R4-2304518 PC2 A-MPR for band n8 NS_43,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RAN4#106bis-e</w:t>
      </w:r>
    </w:p>
    <w:p w14:paraId="4504E726" w14:textId="77777777" w:rsidR="007F5D93" w:rsidRDefault="007F5D93" w:rsidP="007F5D93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 xml:space="preserve">R4-2304519 PC2 A-MPR for band n28 NS_18,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RAN4#106bis-e</w:t>
      </w:r>
    </w:p>
    <w:p w14:paraId="675D776D" w14:textId="77777777" w:rsidR="007F5D93" w:rsidRDefault="007F5D93" w:rsidP="007F5D93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R4-2309059 On PC2 A-MPR Proposal for NS_43, Apple, RAN4#107</w:t>
      </w:r>
    </w:p>
    <w:p w14:paraId="6824803B" w14:textId="77777777" w:rsidR="007F5D93" w:rsidRDefault="007F5D93" w:rsidP="007F5D93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R4-2309060 On PC2 A-MPR Proposal for NS_18, Apple, RAN4#107</w:t>
      </w:r>
    </w:p>
    <w:p w14:paraId="65A3692A" w14:textId="77777777" w:rsidR="007F5D93" w:rsidRDefault="007F5D93" w:rsidP="003E08FC">
      <w:pPr>
        <w:pStyle w:val="B1"/>
        <w:rPr>
          <w:lang w:eastAsia="zh-CN"/>
        </w:rPr>
      </w:pPr>
    </w:p>
    <w:p w14:paraId="29EF9E55" w14:textId="343691BA" w:rsidR="00163132" w:rsidRPr="00AB3D40" w:rsidRDefault="0050146B" w:rsidP="003E08FC">
      <w:pPr>
        <w:pStyle w:val="Heading1"/>
        <w:rPr>
          <w:lang w:eastAsia="zh-CN"/>
        </w:rPr>
      </w:pPr>
      <w:r>
        <w:t>&lt;</w:t>
      </w:r>
      <w:r w:rsidR="00EB2746">
        <w:t>Band n8 NS_43 PC2 A-MPR</w:t>
      </w:r>
      <w:r w:rsidR="00163132">
        <w:t>&gt;</w:t>
      </w:r>
    </w:p>
    <w:p w14:paraId="6899EC88" w14:textId="459A0ABB" w:rsidR="00163132" w:rsidRPr="00EF3FF4" w:rsidRDefault="00DC55EB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494FE1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163132" w:rsidRPr="00EF3FF4">
        <w:rPr>
          <w:b/>
          <w:lang w:eastAsia="zh-CN"/>
        </w:rPr>
        <w:t>:</w:t>
      </w:r>
    </w:p>
    <w:p w14:paraId="3D6A9507" w14:textId="56EC4451" w:rsidR="00D128D2" w:rsidRPr="00B168FD" w:rsidRDefault="00D128D2" w:rsidP="00D128D2">
      <w:r w:rsidRPr="00B168FD">
        <w:t>The existing A-MPR regions for PC3 as defined in TS</w:t>
      </w:r>
      <w:r>
        <w:t>3</w:t>
      </w:r>
      <w:r w:rsidRPr="00B168FD">
        <w:t>8.101-1 are adapted for PC2, which are shown as the table below.</w:t>
      </w:r>
      <w:r>
        <w:t xml:space="preserve"> The new table is applicable for both power classes</w:t>
      </w:r>
      <w:r w:rsidR="00D264E9">
        <w:t xml:space="preserve"> without impact to the PC3 requirements.</w:t>
      </w:r>
    </w:p>
    <w:p w14:paraId="3CE3F147" w14:textId="77777777" w:rsidR="00D128D2" w:rsidRPr="00BB62AD" w:rsidRDefault="00D128D2" w:rsidP="00D128D2">
      <w:pPr>
        <w:keepNext/>
        <w:keepLines/>
        <w:spacing w:before="60"/>
        <w:jc w:val="center"/>
        <w:rPr>
          <w:rFonts w:ascii="Arial" w:hAnsi="Arial"/>
          <w:b/>
          <w:sz w:val="18"/>
        </w:rPr>
      </w:pPr>
      <w:r w:rsidRPr="00BB62AD">
        <w:rPr>
          <w:rFonts w:ascii="Arial" w:hAnsi="Arial"/>
          <w:b/>
          <w:sz w:val="18"/>
        </w:rPr>
        <w:t xml:space="preserve">Table </w:t>
      </w:r>
      <w:r>
        <w:rPr>
          <w:rFonts w:ascii="Arial" w:hAnsi="Arial"/>
          <w:b/>
          <w:sz w:val="18"/>
        </w:rPr>
        <w:t>6</w:t>
      </w:r>
      <w:r w:rsidRPr="00BB62AD">
        <w:rPr>
          <w:rFonts w:ascii="Arial" w:hAnsi="Arial"/>
          <w:b/>
          <w:sz w:val="18"/>
        </w:rPr>
        <w:t>.</w:t>
      </w:r>
      <w:r>
        <w:rPr>
          <w:rFonts w:ascii="Arial" w:hAnsi="Arial"/>
          <w:b/>
          <w:sz w:val="18"/>
        </w:rPr>
        <w:t>2.3</w:t>
      </w:r>
      <w:r w:rsidRPr="00BB62AD">
        <w:rPr>
          <w:rFonts w:ascii="Arial" w:hAnsi="Arial"/>
          <w:b/>
          <w:sz w:val="18"/>
        </w:rPr>
        <w:t>.</w:t>
      </w:r>
      <w:r>
        <w:rPr>
          <w:rFonts w:ascii="Arial" w:hAnsi="Arial"/>
          <w:b/>
          <w:sz w:val="18"/>
        </w:rPr>
        <w:t>6</w:t>
      </w:r>
      <w:r w:rsidRPr="00BB62AD">
        <w:rPr>
          <w:rFonts w:ascii="Arial" w:hAnsi="Arial"/>
          <w:b/>
          <w:sz w:val="18"/>
        </w:rPr>
        <w:t>-1: A-MPR regions for NS_43</w:t>
      </w:r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D128D2" w:rsidRPr="00BB62AD" w14:paraId="2AA7A955" w14:textId="77777777" w:rsidTr="00D22D7F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126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Channel Bandwidth (MHz)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BAD1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3B84B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95DA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Region B</w:t>
            </w:r>
          </w:p>
        </w:tc>
      </w:tr>
      <w:tr w:rsidR="00D128D2" w:rsidRPr="00BB62AD" w14:paraId="381B7813" w14:textId="77777777" w:rsidTr="00D22D7F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F33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C22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B34AC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BB62AD">
              <w:rPr>
                <w:rFonts w:ascii="Arial" w:hAnsi="Arial"/>
                <w:b/>
                <w:sz w:val="16"/>
              </w:rPr>
              <w:t>RB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5F2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L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311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3E62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BB62AD">
              <w:rPr>
                <w:rFonts w:ascii="Arial" w:hAnsi="Arial"/>
                <w:b/>
                <w:sz w:val="16"/>
              </w:rPr>
              <w:t>RB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234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L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49D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A-MPR</w:t>
            </w:r>
          </w:p>
        </w:tc>
      </w:tr>
      <w:tr w:rsidR="00D128D2" w:rsidRPr="00BB62AD" w14:paraId="6BBC8AC4" w14:textId="77777777" w:rsidTr="00D22D7F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DA48F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5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D2FC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902.5 </w:t>
            </w:r>
            <w:r w:rsidRPr="00BB62AD">
              <w:rPr>
                <w:rFonts w:ascii="Arial" w:hAnsi="Arial" w:cs="Arial"/>
                <w:sz w:val="16"/>
              </w:rPr>
              <w:t xml:space="preserve">≤ 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&lt; 912.5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94A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9C7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&gt; 15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94F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692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B11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BAD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36805217" w14:textId="77777777" w:rsidTr="00D22D7F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24780A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10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DF4C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BB62AD">
              <w:rPr>
                <w:rFonts w:ascii="Arial" w:hAnsi="Arial"/>
                <w:sz w:val="16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43FAF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AD11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&gt; 7.2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4F8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B1A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FAF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835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A4</w:t>
            </w:r>
          </w:p>
        </w:tc>
      </w:tr>
      <w:tr w:rsidR="00D128D2" w:rsidRPr="00BB62AD" w14:paraId="11904EBB" w14:textId="77777777" w:rsidTr="00D22D7F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04E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4BB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37577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3B9C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&gt; 8.1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9F2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2A1C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46D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72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A5</w:t>
            </w:r>
          </w:p>
        </w:tc>
      </w:tr>
      <w:tr w:rsidR="00D128D2" w:rsidRPr="00BB62AD" w14:paraId="43540B5C" w14:textId="77777777" w:rsidTr="00D22D7F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829063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8DF70BA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BB62AD">
              <w:rPr>
                <w:rFonts w:ascii="Arial" w:hAnsi="Arial"/>
                <w:sz w:val="16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44AC3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 w:cs="Arial"/>
                <w:sz w:val="16"/>
              </w:rPr>
              <w:t>≤</w:t>
            </w:r>
            <w:r w:rsidRPr="00491931">
              <w:rPr>
                <w:rFonts w:ascii="Arial" w:hAnsi="Arial"/>
                <w:sz w:val="16"/>
              </w:rPr>
              <w:t xml:space="preserve"> 1.8 MHz /12/SCS</w:t>
            </w:r>
          </w:p>
          <w:p w14:paraId="7CE507B5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7965A81B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F0FAA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8D057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D5C70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&gt; 1.8 MHz/12/SCS</w:t>
            </w:r>
          </w:p>
          <w:p w14:paraId="6AF035C9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1C4C5F07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&lt; </w:t>
            </w:r>
            <w:r w:rsidRPr="00491931">
              <w:rPr>
                <w:rFonts w:ascii="Arial" w:hAnsi="Arial"/>
                <w:sz w:val="16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63E86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≥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9703F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A6</w:t>
            </w:r>
          </w:p>
        </w:tc>
      </w:tr>
      <w:tr w:rsidR="00D128D2" w:rsidRPr="006E7E5D" w14:paraId="50AF6C2F" w14:textId="77777777" w:rsidTr="00D22D7F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44A69C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B86E8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46823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≥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BEAAB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87F3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A4958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&gt; 1.8 MHz/12/SCS</w:t>
            </w:r>
          </w:p>
          <w:p w14:paraId="606CAD87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4449F7EC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&lt; 6.1</w:t>
            </w:r>
            <w:r w:rsidRPr="00491931">
              <w:rPr>
                <w:rFonts w:ascii="Arial" w:hAnsi="Arial"/>
                <w:sz w:val="16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8F771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&lt;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99AAB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A7</w:t>
            </w:r>
          </w:p>
        </w:tc>
      </w:tr>
      <w:tr w:rsidR="00D128D2" w:rsidRPr="006E7E5D" w14:paraId="62BE03DB" w14:textId="77777777" w:rsidTr="00D22D7F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2DA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2CB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97804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DF2A4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25878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8B3BC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≥ 6.12 MHz/12/SCS</w:t>
            </w:r>
          </w:p>
          <w:p w14:paraId="5CD3F95A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4B11EB87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 w:cs="Arial"/>
                <w:sz w:val="16"/>
              </w:rPr>
              <w:t>≤</w:t>
            </w:r>
            <w:r w:rsidRPr="00491931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7.</w:t>
            </w:r>
            <w:r w:rsidRPr="00491931">
              <w:rPr>
                <w:rFonts w:ascii="Arial" w:hAnsi="Arial"/>
                <w:sz w:val="16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58139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B1FC0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A7</w:t>
            </w:r>
          </w:p>
        </w:tc>
      </w:tr>
      <w:tr w:rsidR="00D128D2" w:rsidRPr="00BB62AD" w14:paraId="68DA94CF" w14:textId="77777777" w:rsidTr="00D22D7F">
        <w:trPr>
          <w:jc w:val="center"/>
        </w:trPr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D31C" w14:textId="77777777" w:rsidR="00D128D2" w:rsidRPr="00BB62AD" w:rsidRDefault="00D128D2" w:rsidP="00D22D7F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1:</w:t>
            </w:r>
            <w:r w:rsidRPr="00BB62AD">
              <w:rPr>
                <w:rFonts w:ascii="Arial" w:eastAsia="Yu Mincho" w:hAnsi="Arial"/>
                <w:sz w:val="16"/>
              </w:rPr>
              <w:tab/>
              <w:t>The A-MPR values are specified in Table 6.2.3.6-2.</w:t>
            </w:r>
          </w:p>
          <w:p w14:paraId="50FD97E3" w14:textId="77777777" w:rsidR="00D128D2" w:rsidRPr="00BB62AD" w:rsidRDefault="00D128D2" w:rsidP="00D22D7F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2:</w:t>
            </w:r>
            <w:r w:rsidRPr="00BB62AD">
              <w:rPr>
                <w:rFonts w:ascii="Arial" w:eastAsia="Yu Mincho" w:hAnsi="Arial"/>
                <w:sz w:val="16"/>
              </w:rPr>
              <w:tab/>
            </w:r>
            <w:r w:rsidRPr="00491931">
              <w:rPr>
                <w:rFonts w:ascii="Arial" w:eastAsia="Yu Mincho" w:hAnsi="Arial"/>
                <w:sz w:val="16"/>
              </w:rPr>
              <w:t>Only 15 kHz SCS is applicable for power class 3; both 15kHz and 30kHz SCS are applicable for power class 2.</w:t>
            </w:r>
          </w:p>
          <w:p w14:paraId="2BB8BA94" w14:textId="77777777" w:rsidR="00D128D2" w:rsidRPr="00BB62AD" w:rsidRDefault="00D128D2" w:rsidP="00D22D7F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BB62AD">
              <w:rPr>
                <w:rFonts w:ascii="Arial" w:eastAsia="Yu Mincho" w:hAnsi="Arial"/>
                <w:sz w:val="16"/>
              </w:rPr>
              <w:t>NOTE 3:</w:t>
            </w:r>
            <w:r w:rsidRPr="00BB62AD">
              <w:rPr>
                <w:rFonts w:ascii="Arial" w:eastAsia="Yu Mincho" w:hAnsi="Arial"/>
                <w:sz w:val="16"/>
              </w:rPr>
              <w:tab/>
              <w:t>Void</w:t>
            </w:r>
          </w:p>
        </w:tc>
      </w:tr>
    </w:tbl>
    <w:p w14:paraId="248BA942" w14:textId="77777777" w:rsidR="00D128D2" w:rsidRDefault="00D128D2" w:rsidP="00D128D2">
      <w:pPr>
        <w:rPr>
          <w:sz w:val="18"/>
        </w:rPr>
      </w:pPr>
    </w:p>
    <w:p w14:paraId="1CE91D93" w14:textId="7AE955F7" w:rsidR="00D128D2" w:rsidRPr="00BB62AD" w:rsidRDefault="00D128D2" w:rsidP="00D128D2">
      <w:pPr>
        <w:rPr>
          <w:sz w:val="18"/>
        </w:rPr>
      </w:pPr>
      <w:r>
        <w:rPr>
          <w:sz w:val="18"/>
        </w:rPr>
        <w:t>The A-MPR values for PC2 1Tx are defined as in the tables below.</w:t>
      </w:r>
    </w:p>
    <w:p w14:paraId="362046A7" w14:textId="77777777" w:rsidR="00D128D2" w:rsidRPr="00BB62AD" w:rsidRDefault="00D128D2" w:rsidP="00D128D2">
      <w:pPr>
        <w:keepNext/>
        <w:keepLines/>
        <w:spacing w:before="60"/>
        <w:jc w:val="center"/>
        <w:rPr>
          <w:rFonts w:ascii="Arial" w:hAnsi="Arial"/>
          <w:b/>
          <w:sz w:val="18"/>
        </w:rPr>
      </w:pPr>
      <w:r w:rsidRPr="00BB62AD">
        <w:rPr>
          <w:rFonts w:ascii="Arial" w:hAnsi="Arial"/>
          <w:b/>
          <w:sz w:val="18"/>
        </w:rPr>
        <w:lastRenderedPageBreak/>
        <w:t xml:space="preserve">Table </w:t>
      </w:r>
      <w:r>
        <w:rPr>
          <w:rFonts w:ascii="Arial" w:hAnsi="Arial"/>
          <w:b/>
          <w:sz w:val="18"/>
        </w:rPr>
        <w:t>6</w:t>
      </w:r>
      <w:r w:rsidRPr="00BB62AD">
        <w:rPr>
          <w:rFonts w:ascii="Arial" w:hAnsi="Arial"/>
          <w:b/>
          <w:sz w:val="18"/>
        </w:rPr>
        <w:t>.</w:t>
      </w:r>
      <w:r>
        <w:rPr>
          <w:rFonts w:ascii="Arial" w:hAnsi="Arial"/>
          <w:b/>
          <w:sz w:val="18"/>
        </w:rPr>
        <w:t>2.3</w:t>
      </w:r>
      <w:r w:rsidRPr="00BB62AD">
        <w:rPr>
          <w:rFonts w:ascii="Arial" w:hAnsi="Arial"/>
          <w:b/>
          <w:sz w:val="18"/>
        </w:rPr>
        <w:t>.</w:t>
      </w:r>
      <w:r>
        <w:rPr>
          <w:rFonts w:ascii="Arial" w:hAnsi="Arial"/>
          <w:b/>
          <w:sz w:val="18"/>
        </w:rPr>
        <w:t>6</w:t>
      </w:r>
      <w:r w:rsidRPr="00BB62AD">
        <w:rPr>
          <w:rFonts w:ascii="Arial" w:hAnsi="Arial"/>
          <w:b/>
          <w:sz w:val="18"/>
        </w:rPr>
        <w:t>-</w:t>
      </w:r>
      <w:r>
        <w:rPr>
          <w:rFonts w:ascii="Arial" w:hAnsi="Arial"/>
          <w:b/>
          <w:sz w:val="18"/>
        </w:rPr>
        <w:t>2a</w:t>
      </w:r>
      <w:r w:rsidRPr="00BB62AD">
        <w:rPr>
          <w:rFonts w:ascii="Arial" w:hAnsi="Arial"/>
          <w:b/>
          <w:sz w:val="18"/>
        </w:rPr>
        <w:t>: A-MPR for NS_43</w:t>
      </w:r>
      <w:r>
        <w:rPr>
          <w:rFonts w:ascii="Arial" w:hAnsi="Arial"/>
          <w:b/>
          <w:sz w:val="18"/>
        </w:rPr>
        <w:t xml:space="preserve"> </w:t>
      </w:r>
      <w:r w:rsidRPr="00491931">
        <w:rPr>
          <w:rFonts w:ascii="Arial" w:hAnsi="Arial"/>
          <w:b/>
          <w:sz w:val="18"/>
        </w:rPr>
        <w:t>(Power Class 2, 1Tx)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0"/>
        <w:gridCol w:w="963"/>
        <w:gridCol w:w="939"/>
        <w:gridCol w:w="851"/>
        <w:gridCol w:w="1073"/>
        <w:gridCol w:w="573"/>
        <w:gridCol w:w="768"/>
        <w:gridCol w:w="573"/>
        <w:gridCol w:w="746"/>
        <w:gridCol w:w="595"/>
        <w:gridCol w:w="768"/>
        <w:gridCol w:w="710"/>
      </w:tblGrid>
      <w:tr w:rsidR="00D128D2" w:rsidRPr="00BB62AD" w14:paraId="124C2C05" w14:textId="77777777" w:rsidTr="00D22D7F">
        <w:trPr>
          <w:trHeight w:val="187"/>
          <w:jc w:val="center"/>
        </w:trPr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33BA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Modulation/Waveform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53437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A1 (dB)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EE8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A2 (dB)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610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A3 (dB)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B3D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A4 (dB)</w:t>
            </w:r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3EF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A5 (dB)</w:t>
            </w:r>
          </w:p>
        </w:tc>
      </w:tr>
      <w:tr w:rsidR="00D128D2" w:rsidRPr="00BB62AD" w14:paraId="5FC02C98" w14:textId="77777777" w:rsidTr="00D22D7F">
        <w:trPr>
          <w:trHeight w:val="187"/>
          <w:jc w:val="center"/>
        </w:trPr>
        <w:tc>
          <w:tcPr>
            <w:tcW w:w="2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837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9F2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925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469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9A64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3F3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09F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C1D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D13AC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7AA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B682A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D128D2" w:rsidRPr="00BB62AD" w14:paraId="583AE6E8" w14:textId="77777777" w:rsidTr="00D22D7F">
        <w:trPr>
          <w:trHeight w:val="187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A5D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AF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3655DD" w14:textId="552351DD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674B1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688AC9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</w:t>
            </w:r>
            <w:r>
              <w:rPr>
                <w:sz w:val="16"/>
              </w:rPr>
              <w:t>/A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52FF1D" w14:textId="24743D43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≤ 1.5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1F3F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C860C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B8A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F9393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4609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CBA0B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11DA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</w:tr>
      <w:tr w:rsidR="00D128D2" w:rsidRPr="00BB62AD" w14:paraId="77F2FCCE" w14:textId="77777777" w:rsidTr="00D22D7F">
        <w:trPr>
          <w:trHeight w:val="187"/>
          <w:jc w:val="center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9335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668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53C9B8" w14:textId="1A5F03E4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3.5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E63A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F2906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BA8B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A4964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F56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E68C3D" w14:textId="4A24FF6B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EDF9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F599F9" w14:textId="0867918D" w:rsidR="00D128D2" w:rsidRPr="00806028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06028">
              <w:rPr>
                <w:rFonts w:ascii="Arial" w:hAnsi="Arial"/>
                <w:sz w:val="16"/>
              </w:rPr>
              <w:t>≤ 5.5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0BCAC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4504A750" w14:textId="77777777" w:rsidTr="00D22D7F">
        <w:trPr>
          <w:trHeight w:val="187"/>
          <w:jc w:val="center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617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40F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D3E797" w14:textId="0847945C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4446B"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872B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0658D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AC89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3ECB5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5539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2E4C84" w14:textId="3D13417F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A318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89FBA1" w14:textId="26C48832" w:rsidR="00D128D2" w:rsidRPr="00806028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06028">
              <w:rPr>
                <w:rFonts w:ascii="Arial" w:hAnsi="Arial"/>
                <w:sz w:val="16"/>
              </w:rPr>
              <w:t>≤ 5.5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71A3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1E4CCA07" w14:textId="77777777" w:rsidTr="00D22D7F">
        <w:trPr>
          <w:trHeight w:val="187"/>
          <w:jc w:val="center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375E9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614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E3E7BE" w14:textId="5CA99E95" w:rsidR="00D128D2" w:rsidRPr="0067065A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highlight w:val="yellow"/>
              </w:rPr>
            </w:pPr>
            <w:r w:rsidRPr="0024446B"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E1CAB" w14:textId="77777777" w:rsidR="00D128D2" w:rsidRPr="0067065A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DEB23F" w14:textId="7235B1B6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≤ 4.5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9164A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891B4D" w14:textId="10EF8F6D" w:rsidR="00D128D2" w:rsidRPr="00B85D48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B4D45">
              <w:rPr>
                <w:rFonts w:ascii="Arial" w:hAnsi="Arial"/>
                <w:sz w:val="16"/>
              </w:rPr>
              <w:t>≤ 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541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4B6DD0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0A9A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38D3B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E025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47D193B8" w14:textId="77777777" w:rsidTr="00D22D7F">
        <w:trPr>
          <w:trHeight w:val="187"/>
          <w:jc w:val="center"/>
        </w:trPr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F432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25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01C77A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E5E5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85692C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0A0B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C25D54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38F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2DCA60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9B2D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0FE15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58A2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0AB5156C" w14:textId="77777777" w:rsidTr="00D22D7F">
        <w:trPr>
          <w:trHeight w:val="187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D15C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64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C921AA" w14:textId="515E0943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D5FBC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EE7534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337C9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50097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EB5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FF911F" w14:textId="1F961FD1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≤ 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F195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2D1373" w14:textId="5D4F4B8C" w:rsidR="00D128D2" w:rsidRPr="00B85D48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F55D48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FF6A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6F1DC1B1" w14:textId="77777777" w:rsidTr="00D22D7F">
        <w:trPr>
          <w:trHeight w:val="187"/>
          <w:jc w:val="center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373A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A7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C1D02B" w14:textId="461223A8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BF2D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7FE744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7E84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F6DE0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BF7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0A0B60" w14:textId="40EED02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≤ 4.5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313A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F4D257" w14:textId="24B44621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63F0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5F1A2306" w14:textId="77777777" w:rsidTr="00D22D7F">
        <w:trPr>
          <w:trHeight w:val="187"/>
          <w:jc w:val="center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C99B0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CE7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BDFA7B" w14:textId="32F33149" w:rsidR="00D128D2" w:rsidRPr="0067065A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highlight w:val="yellow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F2A8F" w14:textId="77777777" w:rsidR="00D128D2" w:rsidRPr="0067065A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507CAD" w14:textId="36B69A6E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491931">
              <w:rPr>
                <w:rFonts w:ascii="Arial" w:hAnsi="Arial"/>
                <w:sz w:val="16"/>
              </w:rPr>
              <w:t>≤ 5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BD2A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5E7B9B" w14:textId="164F50CB" w:rsidR="00D128D2" w:rsidRPr="00B85D48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B4D45">
              <w:rPr>
                <w:rFonts w:ascii="Arial" w:hAnsi="Arial"/>
                <w:sz w:val="16"/>
              </w:rPr>
              <w:t xml:space="preserve">≤ </w:t>
            </w:r>
            <w:r w:rsidRPr="00806028">
              <w:rPr>
                <w:rFonts w:ascii="Arial" w:hAnsi="Arial"/>
                <w:sz w:val="16"/>
              </w:rPr>
              <w:t>6.5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E936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D798D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FD40A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464C3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9A5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D128D2" w:rsidRPr="00BB62AD" w14:paraId="6D655E41" w14:textId="77777777" w:rsidTr="00D22D7F">
        <w:trPr>
          <w:trHeight w:val="187"/>
          <w:jc w:val="center"/>
        </w:trPr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885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CE9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833D8B" w14:textId="77777777" w:rsidR="00D128D2" w:rsidRPr="00491931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DCD58A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F8D30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300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731B6A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850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D031D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EBE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092B4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365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</w:tbl>
    <w:p w14:paraId="64DDE6F6" w14:textId="77777777" w:rsidR="00D128D2" w:rsidRDefault="00D128D2" w:rsidP="00D128D2">
      <w:pPr>
        <w:rPr>
          <w:rStyle w:val="Heading4Char1"/>
        </w:rPr>
      </w:pPr>
    </w:p>
    <w:p w14:paraId="2FF2553E" w14:textId="77777777" w:rsidR="00D128D2" w:rsidRPr="00130A11" w:rsidRDefault="00D128D2" w:rsidP="00D128D2">
      <w:pPr>
        <w:keepNext/>
        <w:keepLines/>
        <w:spacing w:before="60"/>
        <w:jc w:val="center"/>
        <w:rPr>
          <w:rFonts w:ascii="Arial" w:hAnsi="Arial"/>
          <w:b/>
          <w:sz w:val="18"/>
        </w:rPr>
      </w:pPr>
      <w:r w:rsidRPr="00130A11">
        <w:rPr>
          <w:rFonts w:ascii="Arial" w:hAnsi="Arial"/>
          <w:b/>
          <w:sz w:val="18"/>
        </w:rPr>
        <w:t xml:space="preserve">Table </w:t>
      </w:r>
      <w:r>
        <w:rPr>
          <w:rFonts w:ascii="Arial" w:hAnsi="Arial"/>
          <w:b/>
          <w:sz w:val="18"/>
        </w:rPr>
        <w:t>6</w:t>
      </w:r>
      <w:r w:rsidRPr="00BB62AD">
        <w:rPr>
          <w:rFonts w:ascii="Arial" w:hAnsi="Arial"/>
          <w:b/>
          <w:sz w:val="18"/>
        </w:rPr>
        <w:t>.</w:t>
      </w:r>
      <w:r>
        <w:rPr>
          <w:rFonts w:ascii="Arial" w:hAnsi="Arial"/>
          <w:b/>
          <w:sz w:val="18"/>
        </w:rPr>
        <w:t>2.3</w:t>
      </w:r>
      <w:r w:rsidRPr="00BB62AD">
        <w:rPr>
          <w:rFonts w:ascii="Arial" w:hAnsi="Arial"/>
          <w:b/>
          <w:sz w:val="18"/>
        </w:rPr>
        <w:t>.</w:t>
      </w:r>
      <w:r>
        <w:rPr>
          <w:rFonts w:ascii="Arial" w:hAnsi="Arial"/>
          <w:b/>
          <w:sz w:val="18"/>
        </w:rPr>
        <w:t>6</w:t>
      </w:r>
      <w:r w:rsidRPr="00BB62AD">
        <w:rPr>
          <w:rFonts w:ascii="Arial" w:hAnsi="Arial"/>
          <w:b/>
          <w:sz w:val="18"/>
        </w:rPr>
        <w:t>-</w:t>
      </w:r>
      <w:r>
        <w:rPr>
          <w:rFonts w:ascii="Arial" w:hAnsi="Arial"/>
          <w:b/>
          <w:sz w:val="18"/>
        </w:rPr>
        <w:t>2b</w:t>
      </w:r>
      <w:r w:rsidRPr="00130A11">
        <w:rPr>
          <w:rFonts w:ascii="Arial" w:hAnsi="Arial"/>
          <w:b/>
          <w:sz w:val="18"/>
        </w:rPr>
        <w:t xml:space="preserve">: A-MPR for NS_43 </w:t>
      </w:r>
      <w:r w:rsidRPr="00491931">
        <w:rPr>
          <w:rFonts w:ascii="Arial" w:hAnsi="Arial"/>
          <w:b/>
          <w:sz w:val="18"/>
        </w:rPr>
        <w:t>(Power Class 2, 1Tx</w:t>
      </w:r>
      <w:r w:rsidRPr="00130A11">
        <w:rPr>
          <w:rFonts w:ascii="Arial" w:hAnsi="Arial"/>
          <w:b/>
          <w:sz w:val="18"/>
        </w:rPr>
        <w:t>) Cont.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  <w:gridCol w:w="1177"/>
      </w:tblGrid>
      <w:tr w:rsidR="00D128D2" w:rsidRPr="00BB62AD" w14:paraId="028E0ACF" w14:textId="77777777" w:rsidTr="00D22D7F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CF83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8C8917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A6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74091A" w14:textId="77777777" w:rsidR="00D128D2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A7</w:t>
            </w:r>
          </w:p>
        </w:tc>
      </w:tr>
      <w:tr w:rsidR="00D128D2" w:rsidRPr="00BB62AD" w14:paraId="7DAB3F0F" w14:textId="77777777" w:rsidTr="00D22D7F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4AF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E4CBA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 /</w:t>
            </w:r>
          </w:p>
          <w:p w14:paraId="6966B1A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Inner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BAD6B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CB41E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Inner (dB)</w:t>
            </w:r>
          </w:p>
        </w:tc>
      </w:tr>
      <w:tr w:rsidR="00D128D2" w:rsidRPr="00BB62AD" w14:paraId="7D5DA56A" w14:textId="77777777" w:rsidTr="00D22D7F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F18F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8E632C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70D8" w14:textId="7BDB459F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A7D" w14:textId="260AE8B6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E3D7" w14:textId="0B8E6304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</w:tr>
      <w:tr w:rsidR="00D128D2" w:rsidRPr="00BB62AD" w14:paraId="2705D12F" w14:textId="77777777" w:rsidTr="00D22D7F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CC7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72EB7B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C51E" w14:textId="70793C35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FE45" w14:textId="7607C073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65F9" w14:textId="226EFE14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</w:tr>
      <w:tr w:rsidR="00D128D2" w:rsidRPr="00BB62AD" w14:paraId="541DDDD1" w14:textId="77777777" w:rsidTr="00D22D7F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6B5B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7004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98B6" w14:textId="17161A50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58EF" w14:textId="45FC28C2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81FE" w14:textId="75B46F11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</w:tr>
      <w:tr w:rsidR="00D128D2" w:rsidRPr="00BB62AD" w14:paraId="646556DB" w14:textId="77777777" w:rsidTr="00D22D7F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36E2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366042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8862" w14:textId="2615E22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1196" w14:textId="3091B920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5.5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8D53" w14:textId="6177DAFD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5.5</w:t>
            </w:r>
          </w:p>
        </w:tc>
      </w:tr>
      <w:tr w:rsidR="00D128D2" w:rsidRPr="00BB62AD" w14:paraId="3B631813" w14:textId="77777777" w:rsidTr="00D22D7F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081F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BE4AB5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B321" w14:textId="4E18F7FF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EDBA" w14:textId="2EEED48B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D242" w14:textId="1B5CA959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5.5</w:t>
            </w:r>
          </w:p>
        </w:tc>
      </w:tr>
      <w:tr w:rsidR="00D128D2" w:rsidRPr="00BB62AD" w14:paraId="4D4AE710" w14:textId="77777777" w:rsidTr="00D22D7F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F728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BF3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A6AE" w14:textId="4CD96E6F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567A" w14:textId="4C6E6D84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440F" w14:textId="436C4EF3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4.5</w:t>
            </w:r>
          </w:p>
        </w:tc>
      </w:tr>
      <w:tr w:rsidR="00D128D2" w:rsidRPr="00BB62AD" w14:paraId="024169C2" w14:textId="77777777" w:rsidTr="00D22D7F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F3511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A85E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D3CC" w14:textId="2D1D8CA1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150B" w14:textId="61A8D9D9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4253" w14:textId="25BA401C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</w:tr>
      <w:tr w:rsidR="00D128D2" w:rsidRPr="00BB62AD" w14:paraId="342BCB0E" w14:textId="77777777" w:rsidTr="00D22D7F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F7D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E13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66A6" w14:textId="753A49AF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CD8B" w14:textId="5829C4C5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FBCD" w14:textId="556E9FB1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</w:tr>
      <w:tr w:rsidR="00D128D2" w:rsidRPr="00BB62AD" w14:paraId="00437D25" w14:textId="77777777" w:rsidTr="00D22D7F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9AED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A78" w14:textId="77777777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3C86" w14:textId="0FF1393F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AEFC" w14:textId="342DE79A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A5E8" w14:textId="601ABDE2" w:rsidR="00D128D2" w:rsidRPr="00BB62AD" w:rsidRDefault="00D128D2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</w:tr>
    </w:tbl>
    <w:p w14:paraId="74140C72" w14:textId="4811AA23" w:rsidR="00163132" w:rsidRDefault="00163132" w:rsidP="003E08FC">
      <w:pPr>
        <w:pStyle w:val="B1"/>
        <w:rPr>
          <w:lang w:eastAsia="zh-CN"/>
        </w:rPr>
      </w:pPr>
    </w:p>
    <w:p w14:paraId="3C1D9627" w14:textId="4064FD0A" w:rsidR="007F5D93" w:rsidRDefault="00AB7E92" w:rsidP="00AB7E92">
      <w:pPr>
        <w:pStyle w:val="B1"/>
        <w:ind w:left="284"/>
        <w:rPr>
          <w:b/>
          <w:lang w:eastAsia="zh-CN"/>
        </w:rPr>
      </w:pPr>
      <w:r w:rsidRPr="00AB7E92">
        <w:rPr>
          <w:b/>
          <w:lang w:eastAsia="zh-CN"/>
        </w:rPr>
        <w:t>&lt;Way forward&gt;</w:t>
      </w:r>
      <w:r>
        <w:rPr>
          <w:b/>
          <w:lang w:eastAsia="zh-CN"/>
        </w:rPr>
        <w:t>:</w:t>
      </w:r>
    </w:p>
    <w:p w14:paraId="7D4C34C2" w14:textId="590A12EE" w:rsidR="00AB7E92" w:rsidRPr="00AB7E92" w:rsidRDefault="00AB7E92" w:rsidP="00B022D1">
      <w:pPr>
        <w:pStyle w:val="B1"/>
        <w:ind w:left="0" w:firstLine="0"/>
        <w:rPr>
          <w:lang w:eastAsia="zh-CN"/>
        </w:rPr>
      </w:pPr>
      <w:r w:rsidRPr="00AB7E92">
        <w:rPr>
          <w:lang w:eastAsia="zh-CN"/>
        </w:rPr>
        <w:t xml:space="preserve">Companies are encouraged to bring contributions to the next meeting on </w:t>
      </w:r>
      <w:r w:rsidR="00C50F03">
        <w:rPr>
          <w:lang w:eastAsia="zh-CN"/>
        </w:rPr>
        <w:t xml:space="preserve">PC2 </w:t>
      </w:r>
      <w:r w:rsidR="00C50F03" w:rsidRPr="00AB7E92">
        <w:rPr>
          <w:lang w:eastAsia="zh-CN"/>
        </w:rPr>
        <w:t>A-MPR for NS_</w:t>
      </w:r>
      <w:r w:rsidR="00114396">
        <w:rPr>
          <w:lang w:eastAsia="zh-CN"/>
        </w:rPr>
        <w:t>43U</w:t>
      </w:r>
      <w:r w:rsidR="00C50F03">
        <w:rPr>
          <w:lang w:eastAsia="zh-CN"/>
        </w:rPr>
        <w:t xml:space="preserve"> as well as the requirements for </w:t>
      </w:r>
      <w:bookmarkStart w:id="0" w:name="_GoBack"/>
      <w:bookmarkEnd w:id="0"/>
      <w:r w:rsidR="00C50F03">
        <w:rPr>
          <w:lang w:eastAsia="zh-CN"/>
        </w:rPr>
        <w:t>2Tx PC2</w:t>
      </w:r>
      <w:r w:rsidRPr="00AB7E92">
        <w:rPr>
          <w:lang w:eastAsia="zh-CN"/>
        </w:rPr>
        <w:t>.</w:t>
      </w:r>
    </w:p>
    <w:p w14:paraId="4C7DD8C3" w14:textId="53FFC1E6" w:rsidR="007F5D93" w:rsidRPr="00EF3FF4" w:rsidRDefault="007F5D93" w:rsidP="00E876D1">
      <w:pPr>
        <w:pStyle w:val="Heading1"/>
        <w:rPr>
          <w:lang w:eastAsia="zh-CN"/>
        </w:rPr>
      </w:pPr>
      <w:r>
        <w:t>&lt;</w:t>
      </w:r>
      <w:r w:rsidR="00EB2746">
        <w:t>Band n28 NS_18 PC2 A-MPR</w:t>
      </w:r>
      <w:r>
        <w:t>&gt;</w:t>
      </w:r>
    </w:p>
    <w:p w14:paraId="12F19ADE" w14:textId="4BC693A3" w:rsidR="007F5D93" w:rsidRDefault="007F5D93" w:rsidP="007F5D93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>:</w:t>
      </w:r>
    </w:p>
    <w:p w14:paraId="6BBF29D8" w14:textId="6E02D571" w:rsidR="00E64434" w:rsidRDefault="00E64434" w:rsidP="00E64434">
      <w:pPr>
        <w:rPr>
          <w:lang w:val="en-US"/>
        </w:rPr>
      </w:pPr>
      <w:r w:rsidRPr="00B308DC">
        <w:rPr>
          <w:lang w:val="en-US"/>
        </w:rPr>
        <w:t xml:space="preserve">The existing A-MPR regions for PC3 as defined in TS 38.101-1 are </w:t>
      </w:r>
      <w:r>
        <w:rPr>
          <w:lang w:val="en-US"/>
        </w:rPr>
        <w:t>adapt</w:t>
      </w:r>
      <w:r w:rsidRPr="00B308DC">
        <w:rPr>
          <w:lang w:val="en-US"/>
        </w:rPr>
        <w:t>ed</w:t>
      </w:r>
      <w:r w:rsidRPr="00803287">
        <w:t xml:space="preserve"> </w:t>
      </w:r>
      <w:r w:rsidRPr="00B168FD">
        <w:t xml:space="preserve">for PC2, which are shown as </w:t>
      </w:r>
      <w:r w:rsidR="0066322A">
        <w:t xml:space="preserve">in </w:t>
      </w:r>
      <w:r w:rsidRPr="00B168FD">
        <w:t>the table</w:t>
      </w:r>
      <w:r>
        <w:t>s</w:t>
      </w:r>
      <w:r w:rsidRPr="00B168FD">
        <w:t xml:space="preserve"> below.</w:t>
      </w:r>
      <w:r>
        <w:t xml:space="preserve"> The new tables are applicable for both power classes</w:t>
      </w:r>
      <w:r w:rsidR="00F00F0F">
        <w:t xml:space="preserve"> without impact to the PC3 requirements</w:t>
      </w:r>
      <w:r>
        <w:t>.</w:t>
      </w:r>
    </w:p>
    <w:p w14:paraId="1FB527F3" w14:textId="77777777" w:rsidR="00E64434" w:rsidRPr="00A1115A" w:rsidRDefault="00E64434" w:rsidP="00E64434">
      <w:pPr>
        <w:pStyle w:val="TH"/>
      </w:pPr>
      <w:bookmarkStart w:id="1" w:name="_Hlk516051685"/>
      <w:r w:rsidRPr="00A1115A">
        <w:t>Table 6.2.3.1-1</w:t>
      </w:r>
      <w:bookmarkEnd w:id="1"/>
      <w:r w:rsidRPr="00A1115A">
        <w:t>: Additional maximum power reduction (A-MPR)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1734"/>
        <w:gridCol w:w="1724"/>
        <w:gridCol w:w="1355"/>
        <w:gridCol w:w="1575"/>
        <w:gridCol w:w="1303"/>
      </w:tblGrid>
      <w:tr w:rsidR="00E64434" w:rsidRPr="00A1115A" w14:paraId="441DA11F" w14:textId="77777777" w:rsidTr="00D22D7F">
        <w:trPr>
          <w:trHeight w:val="22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5F16" w14:textId="77777777" w:rsidR="00E64434" w:rsidRPr="00DD310B" w:rsidRDefault="00E64434" w:rsidP="00D22D7F">
            <w:pPr>
              <w:pStyle w:val="TAH"/>
              <w:rPr>
                <w:sz w:val="16"/>
              </w:rPr>
            </w:pPr>
            <w:r w:rsidRPr="00DD310B">
              <w:rPr>
                <w:sz w:val="16"/>
              </w:rPr>
              <w:t>Network signalling label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7F40" w14:textId="77777777" w:rsidR="00E64434" w:rsidRPr="00DD310B" w:rsidRDefault="00E64434" w:rsidP="00D22D7F">
            <w:pPr>
              <w:pStyle w:val="TAH"/>
              <w:rPr>
                <w:sz w:val="16"/>
              </w:rPr>
            </w:pPr>
            <w:r w:rsidRPr="00DD310B">
              <w:rPr>
                <w:sz w:val="16"/>
              </w:rPr>
              <w:t>Requirements (clause)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CD4" w14:textId="77777777" w:rsidR="00E64434" w:rsidRPr="00DD310B" w:rsidRDefault="00E64434" w:rsidP="00D22D7F">
            <w:pPr>
              <w:pStyle w:val="TAH"/>
              <w:rPr>
                <w:sz w:val="16"/>
              </w:rPr>
            </w:pPr>
            <w:r w:rsidRPr="00DD310B">
              <w:rPr>
                <w:sz w:val="16"/>
              </w:rPr>
              <w:t>NR Band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BCB" w14:textId="77777777" w:rsidR="00E64434" w:rsidRPr="00DD310B" w:rsidRDefault="00E64434" w:rsidP="00D22D7F">
            <w:pPr>
              <w:pStyle w:val="TAH"/>
              <w:rPr>
                <w:sz w:val="16"/>
              </w:rPr>
            </w:pPr>
            <w:r w:rsidRPr="00DD310B">
              <w:rPr>
                <w:sz w:val="16"/>
              </w:rPr>
              <w:t>Channel bandwidth (MHz)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F39" w14:textId="77777777" w:rsidR="00E64434" w:rsidRPr="00DD310B" w:rsidRDefault="00E64434" w:rsidP="00D22D7F">
            <w:pPr>
              <w:pStyle w:val="TAH"/>
              <w:rPr>
                <w:sz w:val="16"/>
              </w:rPr>
            </w:pPr>
            <w:r w:rsidRPr="00DD310B">
              <w:rPr>
                <w:sz w:val="16"/>
              </w:rPr>
              <w:t>Resources blocks</w:t>
            </w:r>
            <w:r w:rsidRPr="00DD310B">
              <w:rPr>
                <w:sz w:val="16"/>
                <w:lang w:eastAsia="zh-CN"/>
              </w:rPr>
              <w:t xml:space="preserve"> </w:t>
            </w:r>
            <w:r w:rsidRPr="00DD310B">
              <w:rPr>
                <w:sz w:val="16"/>
              </w:rPr>
              <w:t>(</w:t>
            </w:r>
            <w:r w:rsidRPr="00DD310B">
              <w:rPr>
                <w:i/>
                <w:iCs/>
                <w:sz w:val="16"/>
              </w:rPr>
              <w:t>N</w:t>
            </w:r>
            <w:r w:rsidRPr="00DD310B">
              <w:rPr>
                <w:sz w:val="16"/>
                <w:vertAlign w:val="subscript"/>
              </w:rPr>
              <w:t>RB</w:t>
            </w:r>
            <w:r w:rsidRPr="00DD310B">
              <w:rPr>
                <w:sz w:val="16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DCD" w14:textId="77777777" w:rsidR="00E64434" w:rsidRPr="00DD310B" w:rsidRDefault="00E64434" w:rsidP="00D22D7F">
            <w:pPr>
              <w:pStyle w:val="TAH"/>
              <w:rPr>
                <w:sz w:val="16"/>
              </w:rPr>
            </w:pPr>
            <w:r w:rsidRPr="00DD310B">
              <w:rPr>
                <w:sz w:val="16"/>
              </w:rPr>
              <w:t>A-MPR (dB)</w:t>
            </w:r>
          </w:p>
        </w:tc>
      </w:tr>
      <w:tr w:rsidR="00E64434" w:rsidRPr="00A1115A" w14:paraId="2FE90D6E" w14:textId="77777777" w:rsidTr="00D22D7F">
        <w:trPr>
          <w:trHeight w:val="223"/>
          <w:jc w:val="center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AFF53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NS_18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1DD8F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6.5.3.3.3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D7897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n28, n83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0D4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2CC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E0D" w14:textId="1CB6916D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Table 6.2.3</w:t>
            </w:r>
            <w:r w:rsidRPr="00802BCC">
              <w:rPr>
                <w:rFonts w:hint="eastAsia"/>
                <w:b w:val="0"/>
                <w:sz w:val="16"/>
              </w:rPr>
              <w:t>.13</w:t>
            </w:r>
            <w:r w:rsidRPr="00802BCC">
              <w:rPr>
                <w:b w:val="0"/>
                <w:sz w:val="16"/>
              </w:rPr>
              <w:t>-</w:t>
            </w:r>
            <w:r w:rsidRPr="00802BCC">
              <w:rPr>
                <w:rFonts w:hint="eastAsia"/>
                <w:b w:val="0"/>
                <w:sz w:val="16"/>
              </w:rPr>
              <w:t>1</w:t>
            </w:r>
            <w:r w:rsidRPr="00802BCC">
              <w:rPr>
                <w:b w:val="0"/>
                <w:sz w:val="16"/>
              </w:rPr>
              <w:t>, A1</w:t>
            </w:r>
            <w:r w:rsidR="00BB54A7">
              <w:rPr>
                <w:b w:val="0"/>
                <w:sz w:val="16"/>
              </w:rPr>
              <w:t xml:space="preserve"> for PC3; </w:t>
            </w:r>
            <w:r w:rsidR="00BB54A7" w:rsidRPr="00802BCC">
              <w:rPr>
                <w:b w:val="0"/>
                <w:sz w:val="16"/>
              </w:rPr>
              <w:t>Table 6.2.3</w:t>
            </w:r>
            <w:r w:rsidR="00BB54A7" w:rsidRPr="00802BCC">
              <w:rPr>
                <w:rFonts w:hint="eastAsia"/>
                <w:b w:val="0"/>
                <w:sz w:val="16"/>
              </w:rPr>
              <w:t>.13</w:t>
            </w:r>
            <w:r w:rsidR="00BB54A7" w:rsidRPr="00802BCC">
              <w:rPr>
                <w:b w:val="0"/>
                <w:sz w:val="16"/>
              </w:rPr>
              <w:t>-</w:t>
            </w:r>
            <w:r w:rsidR="00BB54A7">
              <w:rPr>
                <w:b w:val="0"/>
                <w:sz w:val="16"/>
              </w:rPr>
              <w:t>2</w:t>
            </w:r>
            <w:r w:rsidR="00BB54A7" w:rsidRPr="00802BCC">
              <w:rPr>
                <w:b w:val="0"/>
                <w:sz w:val="16"/>
              </w:rPr>
              <w:t>, A1</w:t>
            </w:r>
            <w:r w:rsidR="00BB54A7">
              <w:rPr>
                <w:b w:val="0"/>
                <w:sz w:val="16"/>
              </w:rPr>
              <w:t xml:space="preserve"> for PC2 </w:t>
            </w:r>
          </w:p>
        </w:tc>
      </w:tr>
      <w:tr w:rsidR="00E64434" w:rsidRPr="00A1115A" w14:paraId="09660698" w14:textId="77777777" w:rsidTr="00D22D7F">
        <w:trPr>
          <w:trHeight w:val="223"/>
          <w:jc w:val="center"/>
        </w:trPr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4F8B3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5A64C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97F15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41CA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10, 15, 20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B149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B43" w14:textId="7D95ACDE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Table 6.2.3</w:t>
            </w:r>
            <w:r w:rsidRPr="00802BCC">
              <w:rPr>
                <w:rFonts w:hint="eastAsia"/>
                <w:b w:val="0"/>
                <w:sz w:val="16"/>
              </w:rPr>
              <w:t>.13</w:t>
            </w:r>
            <w:r w:rsidRPr="00802BCC">
              <w:rPr>
                <w:b w:val="0"/>
                <w:sz w:val="16"/>
              </w:rPr>
              <w:t>-</w:t>
            </w:r>
            <w:r w:rsidRPr="00802BCC">
              <w:rPr>
                <w:rFonts w:hint="eastAsia"/>
                <w:b w:val="0"/>
                <w:sz w:val="16"/>
              </w:rPr>
              <w:t>1</w:t>
            </w:r>
            <w:r w:rsidRPr="00802BCC">
              <w:rPr>
                <w:b w:val="0"/>
                <w:sz w:val="16"/>
              </w:rPr>
              <w:t>, A2</w:t>
            </w:r>
            <w:r w:rsidR="00BB54A7">
              <w:rPr>
                <w:b w:val="0"/>
                <w:sz w:val="16"/>
              </w:rPr>
              <w:t xml:space="preserve"> for PC3; </w:t>
            </w:r>
            <w:r w:rsidR="00BB54A7" w:rsidRPr="00802BCC">
              <w:rPr>
                <w:b w:val="0"/>
                <w:sz w:val="16"/>
              </w:rPr>
              <w:t>Table 6.2.3</w:t>
            </w:r>
            <w:r w:rsidR="00BB54A7" w:rsidRPr="00802BCC">
              <w:rPr>
                <w:rFonts w:hint="eastAsia"/>
                <w:b w:val="0"/>
                <w:sz w:val="16"/>
              </w:rPr>
              <w:t>.13</w:t>
            </w:r>
            <w:r w:rsidR="00BB54A7" w:rsidRPr="00802BCC">
              <w:rPr>
                <w:b w:val="0"/>
                <w:sz w:val="16"/>
              </w:rPr>
              <w:t>-</w:t>
            </w:r>
            <w:r w:rsidR="00855814">
              <w:rPr>
                <w:b w:val="0"/>
                <w:sz w:val="16"/>
              </w:rPr>
              <w:t>2</w:t>
            </w:r>
            <w:r w:rsidR="00BB54A7" w:rsidRPr="00802BCC">
              <w:rPr>
                <w:b w:val="0"/>
                <w:sz w:val="16"/>
              </w:rPr>
              <w:t>, A2</w:t>
            </w:r>
            <w:r w:rsidR="00BB54A7">
              <w:rPr>
                <w:b w:val="0"/>
                <w:sz w:val="16"/>
              </w:rPr>
              <w:t xml:space="preserve"> for PC2</w:t>
            </w:r>
          </w:p>
        </w:tc>
      </w:tr>
      <w:tr w:rsidR="00E64434" w:rsidRPr="00A1115A" w14:paraId="51F17719" w14:textId="77777777" w:rsidTr="00D22D7F">
        <w:trPr>
          <w:trHeight w:val="223"/>
          <w:jc w:val="center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B31C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F145B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E970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343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 xml:space="preserve">25, </w:t>
            </w:r>
            <w:r w:rsidRPr="00802BCC">
              <w:rPr>
                <w:rFonts w:hint="eastAsia"/>
                <w:b w:val="0"/>
                <w:sz w:val="16"/>
              </w:rPr>
              <w:t>3</w:t>
            </w:r>
            <w:r w:rsidRPr="00802BCC">
              <w:rPr>
                <w:b w:val="0"/>
                <w:sz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64F" w14:textId="77777777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663C" w14:textId="35C5171F" w:rsidR="00BB54A7" w:rsidRDefault="00BB54A7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Table 6.2.3</w:t>
            </w:r>
            <w:r w:rsidRPr="00802BCC">
              <w:rPr>
                <w:rFonts w:hint="eastAsia"/>
                <w:b w:val="0"/>
                <w:sz w:val="16"/>
              </w:rPr>
              <w:t>.13</w:t>
            </w:r>
            <w:r w:rsidRPr="00802BCC">
              <w:rPr>
                <w:b w:val="0"/>
                <w:sz w:val="16"/>
              </w:rPr>
              <w:t>-1, A3, A4, A5</w:t>
            </w:r>
            <w:r>
              <w:rPr>
                <w:b w:val="0"/>
                <w:sz w:val="16"/>
              </w:rPr>
              <w:t xml:space="preserve"> for PC3;</w:t>
            </w:r>
          </w:p>
          <w:p w14:paraId="5FA82DCA" w14:textId="4421C492" w:rsidR="00E64434" w:rsidRPr="00802BCC" w:rsidRDefault="00E64434" w:rsidP="00D22D7F">
            <w:pPr>
              <w:pStyle w:val="TAH"/>
              <w:rPr>
                <w:b w:val="0"/>
                <w:sz w:val="16"/>
              </w:rPr>
            </w:pPr>
            <w:r w:rsidRPr="00802BCC">
              <w:rPr>
                <w:b w:val="0"/>
                <w:sz w:val="16"/>
              </w:rPr>
              <w:t>Table 6.2.3</w:t>
            </w:r>
            <w:r w:rsidRPr="00802BCC">
              <w:rPr>
                <w:rFonts w:hint="eastAsia"/>
                <w:b w:val="0"/>
                <w:sz w:val="16"/>
              </w:rPr>
              <w:t>.13</w:t>
            </w:r>
            <w:r w:rsidRPr="00802BCC">
              <w:rPr>
                <w:b w:val="0"/>
                <w:sz w:val="16"/>
              </w:rPr>
              <w:t>-</w:t>
            </w:r>
            <w:r w:rsidR="00855814">
              <w:rPr>
                <w:b w:val="0"/>
                <w:sz w:val="16"/>
              </w:rPr>
              <w:t>2</w:t>
            </w:r>
            <w:r w:rsidRPr="00802BCC">
              <w:rPr>
                <w:b w:val="0"/>
                <w:sz w:val="16"/>
              </w:rPr>
              <w:t>, A3, A4, A5</w:t>
            </w:r>
            <w:r>
              <w:rPr>
                <w:b w:val="0"/>
                <w:sz w:val="16"/>
              </w:rPr>
              <w:t>,</w:t>
            </w:r>
            <w:r w:rsidR="00FA12FC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A6</w:t>
            </w:r>
            <w:r w:rsidR="00BB54A7">
              <w:rPr>
                <w:b w:val="0"/>
                <w:sz w:val="16"/>
              </w:rPr>
              <w:t xml:space="preserve"> for PC2</w:t>
            </w:r>
          </w:p>
        </w:tc>
      </w:tr>
    </w:tbl>
    <w:p w14:paraId="3772D652" w14:textId="77777777" w:rsidR="00E64434" w:rsidRDefault="00E64434" w:rsidP="00E64434">
      <w:pPr>
        <w:rPr>
          <w:lang w:val="en-US"/>
        </w:rPr>
      </w:pPr>
    </w:p>
    <w:p w14:paraId="4B94D244" w14:textId="6ED23904" w:rsidR="00E64434" w:rsidRPr="006A7B39" w:rsidRDefault="00E64434" w:rsidP="00E64434">
      <w:pPr>
        <w:keepNext/>
        <w:keepLines/>
        <w:spacing w:before="60"/>
        <w:jc w:val="center"/>
        <w:rPr>
          <w:rFonts w:ascii="Arial" w:hAnsi="Arial"/>
          <w:b/>
          <w:sz w:val="18"/>
        </w:rPr>
      </w:pPr>
      <w:r w:rsidRPr="006A7B39">
        <w:rPr>
          <w:rFonts w:ascii="Arial" w:hAnsi="Arial"/>
          <w:b/>
          <w:sz w:val="18"/>
        </w:rPr>
        <w:lastRenderedPageBreak/>
        <w:t>Table 6.2.3.1</w:t>
      </w:r>
      <w:r w:rsidRPr="006A7B39">
        <w:rPr>
          <w:rFonts w:ascii="Arial" w:hAnsi="Arial" w:hint="eastAsia"/>
          <w:b/>
          <w:sz w:val="18"/>
          <w:lang w:val="en-US" w:eastAsia="zh-CN"/>
        </w:rPr>
        <w:t>3</w:t>
      </w:r>
      <w:r w:rsidRPr="006A7B39">
        <w:rPr>
          <w:rFonts w:ascii="Arial" w:hAnsi="Arial"/>
          <w:b/>
          <w:sz w:val="18"/>
        </w:rPr>
        <w:t xml:space="preserve">-0: Band n28 and n83 </w:t>
      </w:r>
      <w:r w:rsidR="008F7150">
        <w:rPr>
          <w:rFonts w:ascii="Arial" w:hAnsi="Arial"/>
          <w:b/>
          <w:sz w:val="18"/>
        </w:rPr>
        <w:t xml:space="preserve">25MHz and </w:t>
      </w:r>
      <w:r w:rsidRPr="006A7B39">
        <w:rPr>
          <w:rFonts w:ascii="Arial" w:hAnsi="Arial"/>
          <w:b/>
          <w:sz w:val="18"/>
        </w:rPr>
        <w:t>30MHz A-MPR regions for NS_18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E64434" w:rsidRPr="006A7B39" w14:paraId="6E6D7F62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5369AC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09C5B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Frequency range of UL transmission bandwidth configuration,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322D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7BD380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A-MPR</w:t>
            </w:r>
          </w:p>
        </w:tc>
      </w:tr>
      <w:tr w:rsidR="00E64434" w:rsidRPr="006A7B39" w14:paraId="2FCE20A3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C10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B94F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DE59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proofErr w:type="spellStart"/>
            <w:r w:rsidRPr="006A7B39">
              <w:rPr>
                <w:rFonts w:ascii="Arial" w:hAnsi="Arial"/>
                <w:b/>
                <w:sz w:val="16"/>
                <w:lang w:eastAsia="ko-KR"/>
              </w:rPr>
              <w:t>RB</w:t>
            </w:r>
            <w:r w:rsidRPr="006A7B39">
              <w:rPr>
                <w:rFonts w:ascii="Arial" w:hAnsi="Arial"/>
                <w:b/>
                <w:sz w:val="16"/>
                <w:vertAlign w:val="subscript"/>
                <w:lang w:eastAsia="ko-KR"/>
              </w:rPr>
              <w:t>start</w:t>
            </w:r>
            <w:proofErr w:type="spellEnd"/>
            <w:r w:rsidRPr="006A7B39">
              <w:rPr>
                <w:rFonts w:ascii="Arial" w:hAnsi="Arial"/>
                <w:b/>
                <w:sz w:val="16"/>
                <w:lang w:eastAsia="ko-KR"/>
              </w:rPr>
              <w:t>*12*SCS</w:t>
            </w:r>
          </w:p>
          <w:p w14:paraId="7241BD38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F2B8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L</w:t>
            </w:r>
            <w:r w:rsidRPr="006A7B39">
              <w:rPr>
                <w:rFonts w:ascii="Arial" w:hAnsi="Arial"/>
                <w:b/>
                <w:sz w:val="16"/>
                <w:vertAlign w:val="subscript"/>
                <w:lang w:eastAsia="ko-KR"/>
              </w:rPr>
              <w:t>CRB</w:t>
            </w:r>
            <w:r w:rsidRPr="006A7B39">
              <w:rPr>
                <w:rFonts w:ascii="Arial" w:hAnsi="Arial"/>
                <w:b/>
                <w:sz w:val="16"/>
                <w:lang w:eastAsia="ko-KR"/>
              </w:rPr>
              <w:t>*12*SCS</w:t>
            </w:r>
          </w:p>
          <w:p w14:paraId="5BE073E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B56CF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</w:p>
        </w:tc>
      </w:tr>
      <w:tr w:rsidR="00E64434" w:rsidRPr="006A7B39" w14:paraId="70A205A2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6D41A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3967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  <w:r w:rsidRPr="006A7B39">
              <w:rPr>
                <w:rFonts w:ascii="Arial" w:eastAsia="MS PGothic" w:hAnsi="Arial"/>
                <w:kern w:val="24"/>
                <w:sz w:val="16"/>
                <w:lang w:val="en-US"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68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&gt;</w:t>
            </w:r>
            <w:r w:rsidRPr="006A7B39">
              <w:rPr>
                <w:rFonts w:ascii="Arial" w:hAnsi="Arial"/>
                <w:sz w:val="16"/>
              </w:rPr>
              <w:t>(</w:t>
            </w:r>
            <w:r w:rsidRPr="006A7B39">
              <w:rPr>
                <w:rFonts w:ascii="Arial" w:hAnsi="Arial"/>
                <w:sz w:val="16"/>
                <w:lang w:eastAsia="ko-KR"/>
              </w:rPr>
              <w:t>L</w:t>
            </w:r>
            <w:r w:rsidRPr="006A7B39">
              <w:rPr>
                <w:rFonts w:ascii="Arial" w:hAnsi="Arial"/>
                <w:sz w:val="16"/>
                <w:vertAlign w:val="subscript"/>
                <w:lang w:eastAsia="ko-KR"/>
              </w:rPr>
              <w:t>CRB</w:t>
            </w:r>
            <w:r w:rsidRPr="006A7B39">
              <w:rPr>
                <w:rFonts w:ascii="Arial" w:hAnsi="Arial"/>
                <w:sz w:val="16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B92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 w:hint="eastAsia"/>
                <w:kern w:val="24"/>
                <w:sz w:val="16"/>
                <w:lang w:val="en-US" w:eastAsia="fr-FR"/>
              </w:rPr>
              <w:t>≥</w:t>
            </w:r>
            <w:proofErr w:type="gramStart"/>
            <w:r w:rsidRPr="006A7B39">
              <w:rPr>
                <w:rFonts w:ascii="Arial" w:hAnsi="Arial"/>
                <w:kern w:val="24"/>
                <w:sz w:val="16"/>
                <w:lang w:val="en-US" w:eastAsia="fr-FR"/>
              </w:rPr>
              <w:t>Max(</w:t>
            </w:r>
            <w:proofErr w:type="gramEnd"/>
            <w:r w:rsidRPr="006A7B39">
              <w:rPr>
                <w:rFonts w:ascii="Arial" w:hAnsi="Arial"/>
                <w:kern w:val="24"/>
                <w:sz w:val="16"/>
                <w:lang w:val="en-US" w:eastAsia="fr-FR"/>
              </w:rPr>
              <w:t>0, 12*SCS*N</w:t>
            </w:r>
            <w:r w:rsidRPr="006A7B39">
              <w:rPr>
                <w:rFonts w:ascii="Arial" w:hAnsi="Arial"/>
                <w:kern w:val="24"/>
                <w:position w:val="-5"/>
                <w:sz w:val="16"/>
                <w:vertAlign w:val="subscript"/>
                <w:lang w:val="en-US" w:eastAsia="fr-FR"/>
              </w:rPr>
              <w:t xml:space="preserve">RB </w:t>
            </w:r>
            <w:r w:rsidRPr="006A7B39">
              <w:rPr>
                <w:rFonts w:ascii="Arial" w:hAnsi="Arial"/>
                <w:kern w:val="24"/>
                <w:sz w:val="16"/>
                <w:lang w:val="en-US" w:eastAsia="fr-FR"/>
              </w:rPr>
              <w:t xml:space="preserve">– 1.8 – </w:t>
            </w:r>
            <w:r w:rsidRPr="006A7B39">
              <w:rPr>
                <w:rFonts w:ascii="Arial" w:hAnsi="Arial"/>
                <w:sz w:val="16"/>
                <w:lang w:val="en-US"/>
              </w:rPr>
              <w:t xml:space="preserve"> </w:t>
            </w:r>
            <w:proofErr w:type="spellStart"/>
            <w:r w:rsidRPr="006A7B39">
              <w:rPr>
                <w:rFonts w:ascii="Arial" w:hAnsi="Arial"/>
                <w:kern w:val="24"/>
                <w:sz w:val="16"/>
                <w:lang w:val="en-US" w:eastAsia="fr-FR"/>
              </w:rPr>
              <w:t>RBstart</w:t>
            </w:r>
            <w:proofErr w:type="spellEnd"/>
            <w:r w:rsidRPr="006A7B39">
              <w:rPr>
                <w:rFonts w:ascii="Arial" w:hAnsi="Arial"/>
                <w:kern w:val="24"/>
                <w:sz w:val="16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AC5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A3</w:t>
            </w:r>
          </w:p>
        </w:tc>
      </w:tr>
      <w:tr w:rsidR="00E64434" w:rsidRPr="006A7B39" w14:paraId="5AB2C51B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F118A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08E02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960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≤</w:t>
            </w:r>
            <w:r w:rsidRPr="006A7B39">
              <w:rPr>
                <w:rFonts w:ascii="Arial" w:hAnsi="Arial"/>
                <w:sz w:val="16"/>
              </w:rPr>
              <w:t>(</w:t>
            </w:r>
            <w:r w:rsidRPr="006A7B39">
              <w:rPr>
                <w:rFonts w:ascii="Arial" w:hAnsi="Arial"/>
                <w:sz w:val="16"/>
                <w:lang w:eastAsia="ko-KR"/>
              </w:rPr>
              <w:t>L</w:t>
            </w:r>
            <w:r w:rsidRPr="006A7B39">
              <w:rPr>
                <w:rFonts w:ascii="Arial" w:hAnsi="Arial"/>
                <w:sz w:val="16"/>
                <w:vertAlign w:val="subscript"/>
                <w:lang w:eastAsia="ko-KR"/>
              </w:rPr>
              <w:t>CRB</w:t>
            </w:r>
            <w:r w:rsidRPr="006A7B39">
              <w:rPr>
                <w:rFonts w:ascii="Arial" w:hAnsi="Arial"/>
                <w:sz w:val="16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623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3F0AAA">
              <w:rPr>
                <w:rFonts w:ascii="Arial" w:hAnsi="Arial"/>
                <w:color w:val="000000"/>
                <w:kern w:val="24"/>
                <w:sz w:val="16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306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A4</w:t>
            </w:r>
          </w:p>
        </w:tc>
      </w:tr>
      <w:tr w:rsidR="00E64434" w:rsidRPr="006A7B39" w14:paraId="30D114C6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0742E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5B43F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CD2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62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color w:val="000000"/>
                <w:kern w:val="24"/>
                <w:sz w:val="16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30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A5</w:t>
            </w:r>
          </w:p>
        </w:tc>
      </w:tr>
      <w:tr w:rsidR="00E64434" w:rsidRPr="006A7B39" w14:paraId="7D299767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B95C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D88F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37F" w14:textId="77777777" w:rsidR="00E64434" w:rsidRPr="00F835A2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F835A2">
              <w:rPr>
                <w:rFonts w:ascii="Arial" w:hAnsi="Arial"/>
                <w:sz w:val="16"/>
                <w:lang w:eastAsia="ko-KR"/>
              </w:rPr>
              <w:t>&gt;(LCRB*12*SCS)/2+3.6</w:t>
            </w:r>
          </w:p>
          <w:p w14:paraId="3B57780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F835A2">
              <w:rPr>
                <w:rFonts w:ascii="Arial" w:hAnsi="Arial" w:hint="eastAsia"/>
                <w:sz w:val="16"/>
                <w:lang w:eastAsia="ko-KR"/>
              </w:rPr>
              <w:t>≤(LCRB*12*SCS)/2+5.76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0DB9" w14:textId="77777777" w:rsidR="00E64434" w:rsidRPr="00F835A2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lang w:eastAsia="fr-FR"/>
              </w:rPr>
            </w:pPr>
            <w:r w:rsidRPr="00F835A2">
              <w:rPr>
                <w:rFonts w:ascii="Arial" w:hAnsi="Arial"/>
                <w:color w:val="000000"/>
                <w:kern w:val="24"/>
                <w:sz w:val="16"/>
                <w:lang w:eastAsia="fr-FR"/>
              </w:rPr>
              <w:t>&lt;</w:t>
            </w:r>
            <w:proofErr w:type="gramStart"/>
            <w:r w:rsidRPr="00F835A2">
              <w:rPr>
                <w:rFonts w:ascii="Arial" w:hAnsi="Arial"/>
                <w:color w:val="000000"/>
                <w:kern w:val="24"/>
                <w:sz w:val="16"/>
                <w:lang w:eastAsia="fr-FR"/>
              </w:rPr>
              <w:t>Max(</w:t>
            </w:r>
            <w:proofErr w:type="gramEnd"/>
            <w:r w:rsidRPr="00F835A2">
              <w:rPr>
                <w:rFonts w:ascii="Arial" w:hAnsi="Arial"/>
                <w:color w:val="000000"/>
                <w:kern w:val="24"/>
                <w:sz w:val="16"/>
                <w:lang w:eastAsia="fr-FR"/>
              </w:rPr>
              <w:t xml:space="preserve">0, 12*SCS*NRB – 1.8 –  </w:t>
            </w:r>
            <w:proofErr w:type="spellStart"/>
            <w:r w:rsidRPr="00F835A2">
              <w:rPr>
                <w:rFonts w:ascii="Arial" w:hAnsi="Arial"/>
                <w:color w:val="000000"/>
                <w:kern w:val="24"/>
                <w:sz w:val="16"/>
                <w:lang w:eastAsia="fr-FR"/>
              </w:rPr>
              <w:t>RBstart</w:t>
            </w:r>
            <w:proofErr w:type="spellEnd"/>
            <w:r w:rsidRPr="00F835A2">
              <w:rPr>
                <w:rFonts w:ascii="Arial" w:hAnsi="Arial"/>
                <w:color w:val="000000"/>
                <w:kern w:val="24"/>
                <w:sz w:val="16"/>
                <w:lang w:eastAsia="fr-FR"/>
              </w:rPr>
              <w:t>*12*SCS)</w:t>
            </w:r>
          </w:p>
          <w:p w14:paraId="480C2FDF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lang w:eastAsia="fr-FR"/>
              </w:rPr>
            </w:pPr>
            <w:r w:rsidRPr="00F835A2">
              <w:rPr>
                <w:rFonts w:ascii="Arial" w:hAnsi="Arial" w:hint="eastAsia"/>
                <w:color w:val="000000"/>
                <w:kern w:val="24"/>
                <w:sz w:val="16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AA9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A6</w:t>
            </w:r>
          </w:p>
        </w:tc>
      </w:tr>
      <w:tr w:rsidR="00E64434" w:rsidRPr="006A7B39" w14:paraId="39AE13EF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A24B98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3AE5C0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  <w:r w:rsidRPr="006A7B39"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E74A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&gt;</w:t>
            </w:r>
            <w:r w:rsidRPr="006A7B39">
              <w:rPr>
                <w:rFonts w:ascii="Arial" w:hAnsi="Arial"/>
                <w:sz w:val="16"/>
              </w:rPr>
              <w:t>(</w:t>
            </w:r>
            <w:r w:rsidRPr="006A7B39">
              <w:rPr>
                <w:rFonts w:ascii="Arial" w:hAnsi="Arial"/>
                <w:sz w:val="16"/>
                <w:lang w:eastAsia="ko-KR"/>
              </w:rPr>
              <w:t>L</w:t>
            </w:r>
            <w:r w:rsidRPr="006A7B39">
              <w:rPr>
                <w:rFonts w:ascii="Arial" w:hAnsi="Arial"/>
                <w:sz w:val="16"/>
                <w:vertAlign w:val="subscript"/>
                <w:lang w:eastAsia="ko-KR"/>
              </w:rPr>
              <w:t>CRB</w:t>
            </w:r>
            <w:r w:rsidRPr="006A7B39">
              <w:rPr>
                <w:rFonts w:ascii="Arial" w:hAnsi="Arial"/>
                <w:sz w:val="16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FB5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≥</w:t>
            </w:r>
            <w:proofErr w:type="gramStart"/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Max(</w:t>
            </w:r>
            <w:proofErr w:type="gramEnd"/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0, 12*SCS*N</w:t>
            </w:r>
            <w:r w:rsidRPr="006A7B39">
              <w:rPr>
                <w:rFonts w:ascii="Arial" w:hAnsi="Arial"/>
                <w:kern w:val="24"/>
                <w:position w:val="-5"/>
                <w:sz w:val="16"/>
                <w:szCs w:val="18"/>
                <w:vertAlign w:val="subscript"/>
                <w:lang w:eastAsia="fr-FR"/>
              </w:rPr>
              <w:t xml:space="preserve">RB </w:t>
            </w:r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 xml:space="preserve">– 1.8 – </w:t>
            </w:r>
            <w:r w:rsidRPr="006A7B39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RBstart</w:t>
            </w:r>
            <w:proofErr w:type="spellEnd"/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2361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kern w:val="24"/>
                <w:sz w:val="16"/>
                <w:szCs w:val="18"/>
                <w:lang w:eastAsia="fr-FR"/>
              </w:rPr>
              <w:t>A3</w:t>
            </w:r>
          </w:p>
        </w:tc>
      </w:tr>
      <w:tr w:rsidR="00E64434" w:rsidRPr="006A7B39" w14:paraId="52C24788" w14:textId="77777777" w:rsidTr="00D22D7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3F8D8A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25DF8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AD5D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≤</w:t>
            </w:r>
            <w:r w:rsidRPr="006A7B39">
              <w:rPr>
                <w:rFonts w:ascii="Arial" w:hAnsi="Arial"/>
                <w:sz w:val="16"/>
              </w:rPr>
              <w:t>(</w:t>
            </w:r>
            <w:r w:rsidRPr="006A7B39">
              <w:rPr>
                <w:rFonts w:ascii="Arial" w:hAnsi="Arial"/>
                <w:sz w:val="16"/>
                <w:lang w:eastAsia="ko-KR"/>
              </w:rPr>
              <w:t>L</w:t>
            </w:r>
            <w:r w:rsidRPr="006A7B39">
              <w:rPr>
                <w:rFonts w:ascii="Arial" w:hAnsi="Arial"/>
                <w:sz w:val="16"/>
                <w:vertAlign w:val="subscript"/>
                <w:lang w:eastAsia="ko-KR"/>
              </w:rPr>
              <w:t>CRB</w:t>
            </w:r>
            <w:r w:rsidRPr="006A7B39">
              <w:rPr>
                <w:rFonts w:ascii="Arial" w:hAnsi="Arial"/>
                <w:sz w:val="16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0A8C5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</w:pPr>
            <w:r w:rsidRPr="003F0AAA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5B31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A4</w:t>
            </w:r>
          </w:p>
        </w:tc>
      </w:tr>
      <w:tr w:rsidR="00E64434" w:rsidRPr="006A7B39" w14:paraId="546AA2E8" w14:textId="77777777" w:rsidTr="00D22D7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3F195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C6F95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7175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D8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086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</w:pPr>
            <w:r w:rsidRPr="006A7B39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A5</w:t>
            </w:r>
          </w:p>
        </w:tc>
      </w:tr>
      <w:tr w:rsidR="00E64434" w:rsidRPr="006A7B39" w14:paraId="558D7729" w14:textId="77777777" w:rsidTr="00D22D7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87580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7375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6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60A" w14:textId="77777777" w:rsidR="00E64434" w:rsidRPr="00F835A2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F835A2">
              <w:rPr>
                <w:rFonts w:ascii="Arial" w:hAnsi="Arial"/>
                <w:sz w:val="16"/>
                <w:lang w:eastAsia="ko-KR"/>
              </w:rPr>
              <w:t>&gt;(LCRB*12*SCS)/2+5.22</w:t>
            </w:r>
          </w:p>
          <w:p w14:paraId="77FDD541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 w:rsidRPr="00F835A2">
              <w:rPr>
                <w:rFonts w:ascii="Arial" w:hAnsi="Arial" w:hint="eastAsia"/>
                <w:sz w:val="16"/>
                <w:lang w:eastAsia="ko-KR"/>
              </w:rPr>
              <w:t>≤(LCRB*12*SCS)/2+7.38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6D5" w14:textId="77777777" w:rsidR="00E64434" w:rsidRPr="00F835A2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</w:pPr>
            <w:r w:rsidRPr="00F835A2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&lt;</w:t>
            </w:r>
            <w:proofErr w:type="gramStart"/>
            <w:r w:rsidRPr="00F835A2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Max(</w:t>
            </w:r>
            <w:proofErr w:type="gramEnd"/>
            <w:r w:rsidRPr="00F835A2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 xml:space="preserve">0, 12*SCS*NRB – 1.8 –  </w:t>
            </w:r>
            <w:proofErr w:type="spellStart"/>
            <w:r w:rsidRPr="00F835A2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RBstart</w:t>
            </w:r>
            <w:proofErr w:type="spellEnd"/>
            <w:r w:rsidRPr="00F835A2"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*12*SCS)</w:t>
            </w:r>
          </w:p>
          <w:p w14:paraId="5B3D9BE9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</w:pPr>
            <w:r w:rsidRPr="00F835A2">
              <w:rPr>
                <w:rFonts w:ascii="Arial" w:hAnsi="Arial" w:hint="eastAsia"/>
                <w:color w:val="000000"/>
                <w:kern w:val="24"/>
                <w:sz w:val="16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E0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</w:pPr>
            <w:r>
              <w:rPr>
                <w:rFonts w:ascii="Arial" w:hAnsi="Arial"/>
                <w:color w:val="000000"/>
                <w:kern w:val="24"/>
                <w:sz w:val="16"/>
                <w:szCs w:val="18"/>
                <w:lang w:eastAsia="fr-FR"/>
              </w:rPr>
              <w:t>A6</w:t>
            </w:r>
          </w:p>
        </w:tc>
      </w:tr>
    </w:tbl>
    <w:p w14:paraId="2F213337" w14:textId="77777777" w:rsidR="00E64434" w:rsidRDefault="00E64434" w:rsidP="00E64434">
      <w:pPr>
        <w:rPr>
          <w:sz w:val="18"/>
          <w:lang w:val="en-US" w:eastAsia="zh-CN"/>
        </w:rPr>
      </w:pPr>
    </w:p>
    <w:p w14:paraId="27B69E39" w14:textId="34EF24EC" w:rsidR="00E64434" w:rsidRPr="006A7B39" w:rsidRDefault="00E64434" w:rsidP="00E64434">
      <w:pPr>
        <w:rPr>
          <w:sz w:val="18"/>
          <w:lang w:val="en-US" w:eastAsia="zh-CN"/>
        </w:rPr>
      </w:pPr>
      <w:r>
        <w:rPr>
          <w:sz w:val="18"/>
          <w:lang w:val="en-US" w:eastAsia="zh-CN"/>
        </w:rPr>
        <w:t xml:space="preserve">The A-MPR values for 1Tx PC2 are </w:t>
      </w:r>
      <w:r w:rsidR="0066322A">
        <w:rPr>
          <w:sz w:val="18"/>
          <w:lang w:val="en-US" w:eastAsia="zh-CN"/>
        </w:rPr>
        <w:t>defined as</w:t>
      </w:r>
      <w:r>
        <w:rPr>
          <w:sz w:val="18"/>
          <w:lang w:val="en-US" w:eastAsia="zh-CN"/>
        </w:rPr>
        <w:t xml:space="preserve"> in the table below.</w:t>
      </w:r>
    </w:p>
    <w:p w14:paraId="23E0B0FF" w14:textId="77777777" w:rsidR="00E64434" w:rsidRPr="006A7B39" w:rsidRDefault="00E64434" w:rsidP="00E64434">
      <w:pPr>
        <w:keepNext/>
        <w:keepLines/>
        <w:spacing w:before="60"/>
        <w:jc w:val="center"/>
        <w:rPr>
          <w:rFonts w:ascii="Arial" w:hAnsi="Arial"/>
          <w:b/>
          <w:sz w:val="18"/>
        </w:rPr>
      </w:pPr>
      <w:r w:rsidRPr="006A7B39">
        <w:rPr>
          <w:rFonts w:ascii="Arial" w:hAnsi="Arial"/>
          <w:b/>
          <w:sz w:val="18"/>
        </w:rPr>
        <w:t>Table 6.2.3.1</w:t>
      </w:r>
      <w:r w:rsidRPr="006A7B39">
        <w:rPr>
          <w:rFonts w:ascii="Arial" w:hAnsi="Arial" w:hint="eastAsia"/>
          <w:b/>
          <w:sz w:val="18"/>
          <w:lang w:val="en-US" w:eastAsia="zh-CN"/>
        </w:rPr>
        <w:t>3</w:t>
      </w:r>
      <w:r w:rsidRPr="006A7B39">
        <w:rPr>
          <w:rFonts w:ascii="Arial" w:hAnsi="Arial"/>
          <w:b/>
          <w:sz w:val="18"/>
        </w:rPr>
        <w:t>-</w:t>
      </w:r>
      <w:r>
        <w:rPr>
          <w:rFonts w:ascii="Arial" w:hAnsi="Arial"/>
          <w:b/>
          <w:sz w:val="18"/>
        </w:rPr>
        <w:t>2</w:t>
      </w:r>
      <w:r w:rsidRPr="006A7B39">
        <w:rPr>
          <w:rFonts w:ascii="Arial" w:hAnsi="Arial"/>
          <w:b/>
          <w:sz w:val="18"/>
        </w:rPr>
        <w:t>: A-MPR for NS_18</w:t>
      </w:r>
      <w:r>
        <w:rPr>
          <w:rFonts w:ascii="Arial" w:hAnsi="Arial"/>
          <w:b/>
          <w:sz w:val="18"/>
        </w:rPr>
        <w:t xml:space="preserve"> </w:t>
      </w:r>
      <w:r w:rsidRPr="00FF2329">
        <w:rPr>
          <w:rFonts w:ascii="Arial" w:hAnsi="Arial"/>
          <w:b/>
          <w:sz w:val="18"/>
        </w:rPr>
        <w:t>(Power Class 2, 1Tx)</w:t>
      </w:r>
    </w:p>
    <w:tbl>
      <w:tblPr>
        <w:tblW w:w="1090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71"/>
        <w:gridCol w:w="851"/>
        <w:gridCol w:w="1276"/>
        <w:gridCol w:w="1134"/>
        <w:gridCol w:w="1134"/>
        <w:gridCol w:w="1275"/>
        <w:gridCol w:w="1275"/>
      </w:tblGrid>
      <w:tr w:rsidR="00E64434" w:rsidRPr="006A7B39" w14:paraId="1AE1E4A7" w14:textId="77777777" w:rsidTr="00D22D7F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FAA1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</w:rPr>
              <w:t>Modulation/Waveform</w:t>
            </w:r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5E414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</w:rPr>
              <w:t>A1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BB31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</w:rPr>
              <w:t>A2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91E3E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096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0524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A5 (dB)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F86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</w:t>
            </w:r>
            <w:r>
              <w:rPr>
                <w:rFonts w:ascii="Arial" w:hAnsi="Arial"/>
                <w:b/>
                <w:sz w:val="16"/>
                <w:lang w:eastAsia="ko-KR"/>
              </w:rPr>
              <w:t>6</w:t>
            </w:r>
            <w:r w:rsidRPr="006A7B39">
              <w:rPr>
                <w:rFonts w:ascii="Arial" w:hAnsi="Arial"/>
                <w:b/>
                <w:sz w:val="16"/>
                <w:lang w:eastAsia="ko-KR"/>
              </w:rPr>
              <w:t xml:space="preserve"> (dB)</w:t>
            </w:r>
          </w:p>
        </w:tc>
      </w:tr>
      <w:tr w:rsidR="00E64434" w:rsidRPr="006A7B39" w14:paraId="18E7B74D" w14:textId="77777777" w:rsidTr="00D22D7F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A9B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34C386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DB0B1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6A7B39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34F2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</w:rPr>
              <w:t>Inner/Outer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BD5B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E6D4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32B4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D524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</w:tr>
      <w:tr w:rsidR="00E64434" w:rsidRPr="006A7B39" w14:paraId="16690CFC" w14:textId="77777777" w:rsidTr="00D22D7F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FBAB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2192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C6AEE3" w14:textId="7CF3771E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013EE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6A7B39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7966A8" w14:textId="232DA8F2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02A9" w14:textId="29B706E2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001D" w14:textId="6D8FE411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0F9B" w14:textId="442D4375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4.5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9A8D" w14:textId="1781ACE8" w:rsidR="00E64434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2</w:t>
            </w:r>
          </w:p>
        </w:tc>
      </w:tr>
      <w:tr w:rsidR="00E64434" w:rsidRPr="006A7B39" w14:paraId="37809F7E" w14:textId="77777777" w:rsidTr="00D22D7F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3D97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93BC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E23D2E" w14:textId="64D30C1B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3.5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1FC2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435A54" w14:textId="0F84611F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3384" w14:textId="648E98A8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111E" w14:textId="4D83604A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6E49" w14:textId="4411C901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4.5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BDD0" w14:textId="79590832" w:rsidR="00E64434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2</w:t>
            </w:r>
          </w:p>
        </w:tc>
      </w:tr>
      <w:tr w:rsidR="00E64434" w:rsidRPr="006A7B39" w14:paraId="7B3467DB" w14:textId="77777777" w:rsidTr="00D22D7F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370D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3681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3C342" w14:textId="679C6863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6B75C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150BFB" w14:textId="765D927A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6192" w14:textId="7EC93D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D928" w14:textId="0947F4D8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B970" w14:textId="2888CAA0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B25E" w14:textId="22D232E5" w:rsidR="00E64434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2</w:t>
            </w:r>
          </w:p>
        </w:tc>
      </w:tr>
      <w:tr w:rsidR="00E64434" w:rsidRPr="006A7B39" w14:paraId="6F5AD559" w14:textId="77777777" w:rsidTr="00D22D7F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1471A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84BE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9E2DC2" w14:textId="74F73BB4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≤ 4</w:t>
            </w:r>
            <w:r>
              <w:rPr>
                <w:rFonts w:ascii="Arial" w:hAnsi="Arial"/>
                <w:sz w:val="16"/>
              </w:rPr>
              <w:t>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E694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29C819" w14:textId="4BBA514A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31EF" w14:textId="45CD691C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3</w:t>
            </w:r>
            <w:r>
              <w:rPr>
                <w:rFonts w:ascii="Arial" w:hAnsi="Arial"/>
                <w:sz w:val="16"/>
                <w:lang w:eastAsia="ko-KR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8946" w14:textId="74464038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0830" w14:textId="461A9782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5</w:t>
            </w:r>
            <w:r w:rsidRPr="006A7B39">
              <w:rPr>
                <w:rFonts w:ascii="Arial" w:hAnsi="Arial"/>
                <w:sz w:val="16"/>
                <w:lang w:eastAsia="ko-KR"/>
              </w:rPr>
              <w:t>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F766" w14:textId="0533371D" w:rsidR="00E64434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2</w:t>
            </w:r>
            <w:r w:rsidRPr="006A7B39">
              <w:rPr>
                <w:rFonts w:ascii="Arial" w:hAnsi="Arial"/>
                <w:sz w:val="16"/>
                <w:lang w:eastAsia="ko-KR"/>
              </w:rPr>
              <w:t>.5</w:t>
            </w:r>
          </w:p>
        </w:tc>
      </w:tr>
      <w:tr w:rsidR="00E64434" w:rsidRPr="006A7B39" w14:paraId="47A30A10" w14:textId="77777777" w:rsidTr="00D22D7F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BA9C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F24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11C1F6" w14:textId="18D601B2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≤ 6</w:t>
            </w:r>
            <w:r>
              <w:rPr>
                <w:rFonts w:ascii="Arial" w:hAnsi="Arial"/>
                <w:sz w:val="16"/>
              </w:rPr>
              <w:t>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AB197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8BC2AC" w14:textId="650BB8F1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3200" w14:textId="0DC2E6FF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3</w:t>
            </w:r>
            <w:r>
              <w:rPr>
                <w:rFonts w:ascii="Arial" w:hAnsi="Arial"/>
                <w:sz w:val="16"/>
                <w:lang w:eastAsia="ko-KR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0AF5" w14:textId="09247844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347E" w14:textId="572681F2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ko-KR"/>
              </w:rPr>
              <w:t>5.5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974B" w14:textId="77777777" w:rsidR="00E64434" w:rsidRPr="00FF232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sz w:val="16"/>
                <w:lang w:eastAsia="ko-KR"/>
              </w:rPr>
            </w:pPr>
          </w:p>
        </w:tc>
      </w:tr>
      <w:tr w:rsidR="00E64434" w:rsidRPr="006A7B39" w14:paraId="28745B33" w14:textId="77777777" w:rsidTr="00D22D7F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5DE5B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B08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49D0CF" w14:textId="7B54186C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≤ 5</w:t>
            </w:r>
            <w:r>
              <w:rPr>
                <w:rFonts w:ascii="Arial" w:hAnsi="Arial"/>
                <w:sz w:val="16"/>
              </w:rPr>
              <w:t>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C52F0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66B4CE" w14:textId="6439DC92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00B9" w14:textId="1ACFB844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BAC2" w14:textId="2DDCB968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11</w:t>
            </w:r>
            <w:r w:rsidRPr="006A7B39">
              <w:rPr>
                <w:rFonts w:ascii="Arial" w:hAnsi="Arial"/>
                <w:sz w:val="16"/>
                <w:lang w:eastAsia="fr-FR"/>
              </w:rPr>
              <w:t>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8EF4" w14:textId="07C1A72C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DE63" w14:textId="2B36F50A" w:rsidR="00E64434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4</w:t>
            </w:r>
          </w:p>
        </w:tc>
      </w:tr>
      <w:tr w:rsidR="00E64434" w:rsidRPr="006A7B39" w14:paraId="1C8E0EC6" w14:textId="77777777" w:rsidTr="00D22D7F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B8833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9BF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BC6739" w14:textId="766340FE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≤</w:t>
            </w:r>
            <w:r>
              <w:rPr>
                <w:rFonts w:ascii="Arial" w:hAnsi="Arial"/>
                <w:sz w:val="16"/>
              </w:rPr>
              <w:t xml:space="preserve"> </w:t>
            </w:r>
            <w:r w:rsidRPr="006A7B39">
              <w:rPr>
                <w:rFonts w:ascii="Arial" w:hAnsi="Arial"/>
                <w:sz w:val="16"/>
              </w:rPr>
              <w:t>5</w:t>
            </w:r>
            <w:r>
              <w:rPr>
                <w:rFonts w:ascii="Arial" w:hAnsi="Arial"/>
                <w:sz w:val="16"/>
              </w:rPr>
              <w:t>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D0D072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D97DFB" w14:textId="58C15199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D47B" w14:textId="0B644835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6BC5" w14:textId="2132C2C4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11</w:t>
            </w:r>
            <w:r w:rsidRPr="006A7B39">
              <w:rPr>
                <w:rFonts w:ascii="Arial" w:hAnsi="Arial"/>
                <w:sz w:val="16"/>
                <w:lang w:eastAsia="fr-FR"/>
              </w:rPr>
              <w:t>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2C6D" w14:textId="3366A4CF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0C7F" w14:textId="03CD573E" w:rsidR="00E64434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4</w:t>
            </w:r>
          </w:p>
        </w:tc>
      </w:tr>
      <w:tr w:rsidR="00E64434" w:rsidRPr="006A7B39" w14:paraId="012F0874" w14:textId="77777777" w:rsidTr="00D22D7F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982F9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3EB0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AB8A34" w14:textId="7798A848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1C36E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134B4D" w14:textId="367CCC4A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F7BA7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11.5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71A9" w14:textId="6CB60FB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2C12" w14:textId="1F85E1B5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11</w:t>
            </w:r>
            <w:r w:rsidRPr="006A7B39">
              <w:rPr>
                <w:rFonts w:ascii="Arial" w:hAnsi="Arial"/>
                <w:sz w:val="16"/>
                <w:lang w:eastAsia="fr-FR"/>
              </w:rPr>
              <w:t>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99EA" w14:textId="6E30AAE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64A7" w14:textId="5C194B10" w:rsidR="00E64434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4</w:t>
            </w:r>
          </w:p>
        </w:tc>
      </w:tr>
      <w:tr w:rsidR="00E64434" w:rsidRPr="006A7B39" w14:paraId="27A58170" w14:textId="77777777" w:rsidTr="00D22D7F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FCF2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893D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FCA66A" w14:textId="51619B6C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DC05" w14:textId="77777777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DA1F6" w14:textId="28946CAE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≤ 11.5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26DF" w14:textId="611A1F02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FDF2" w14:textId="42247AB9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11</w:t>
            </w:r>
            <w:r w:rsidRPr="006A7B39">
              <w:rPr>
                <w:rFonts w:ascii="Arial" w:hAnsi="Arial"/>
                <w:sz w:val="16"/>
                <w:lang w:eastAsia="fr-FR"/>
              </w:rPr>
              <w:t>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0AF2" w14:textId="0C84F3BC" w:rsidR="00E64434" w:rsidRPr="006A7B3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  <w:lang w:eastAsia="fr-FR"/>
              </w:rPr>
              <w:t>7.5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E48C" w14:textId="77777777" w:rsidR="00E64434" w:rsidRPr="00FF2329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sz w:val="16"/>
                <w:lang w:eastAsia="fr-FR"/>
              </w:rPr>
            </w:pPr>
          </w:p>
        </w:tc>
      </w:tr>
    </w:tbl>
    <w:p w14:paraId="24F5A3BF" w14:textId="77777777" w:rsidR="00E64434" w:rsidRDefault="00E64434" w:rsidP="00E64434">
      <w:pPr>
        <w:rPr>
          <w:lang w:val="en-US"/>
        </w:rPr>
      </w:pPr>
    </w:p>
    <w:p w14:paraId="7E97A0C9" w14:textId="2019BC4B" w:rsidR="00E64434" w:rsidRDefault="00E64434" w:rsidP="00E64434">
      <w:pPr>
        <w:rPr>
          <w:lang w:val="en-US"/>
        </w:rPr>
      </w:pPr>
      <w:r>
        <w:rPr>
          <w:lang w:val="en-US"/>
        </w:rPr>
        <w:t xml:space="preserve">Note that BW=25MHz is missing for NS_18 in Table 6.5.3.3-1 of TS38.101-1 and </w:t>
      </w:r>
      <w:r w:rsidR="00DC594A">
        <w:rPr>
          <w:lang w:val="en-US"/>
        </w:rPr>
        <w:t xml:space="preserve">will </w:t>
      </w:r>
      <w:r>
        <w:rPr>
          <w:lang w:val="en-US"/>
        </w:rPr>
        <w:t>be added.</w:t>
      </w:r>
    </w:p>
    <w:p w14:paraId="1A004D63" w14:textId="77777777" w:rsidR="00E64434" w:rsidRPr="00A66E38" w:rsidRDefault="00E64434" w:rsidP="00E6443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66E38">
        <w:rPr>
          <w:rFonts w:ascii="Arial" w:eastAsia="SimSun" w:hAnsi="Arial"/>
          <w:b/>
        </w:rPr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</w:tblGrid>
      <w:tr w:rsidR="00E64434" w:rsidRPr="00A66E38" w14:paraId="0341BE18" w14:textId="77777777" w:rsidTr="00D22D7F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18A586F0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>Frequency range</w:t>
            </w:r>
          </w:p>
          <w:p w14:paraId="213672F7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2967" w:type="dxa"/>
          </w:tcPr>
          <w:p w14:paraId="40E53609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3456DBF9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6E38">
              <w:rPr>
                <w:rFonts w:ascii="Arial" w:eastAsia="SimSun" w:hAnsi="Arial"/>
                <w:b/>
                <w:sz w:val="18"/>
              </w:rPr>
              <w:t xml:space="preserve">Measurement bandwidth </w:t>
            </w:r>
          </w:p>
        </w:tc>
      </w:tr>
      <w:tr w:rsidR="00E64434" w:rsidRPr="00A66E38" w14:paraId="55B21DA5" w14:textId="77777777" w:rsidTr="00D22D7F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0C266202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7" w:type="dxa"/>
          </w:tcPr>
          <w:p w14:paraId="378A9E8D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6E38">
              <w:rPr>
                <w:rFonts w:ascii="Arial" w:hAnsi="Arial"/>
                <w:sz w:val="18"/>
              </w:rPr>
              <w:t>5, 10</w:t>
            </w:r>
            <w:r w:rsidRPr="00A66E38">
              <w:rPr>
                <w:rFonts w:ascii="Arial" w:hAnsi="Arial" w:hint="eastAsia"/>
                <w:sz w:val="18"/>
              </w:rPr>
              <w:t>, 15, 20</w:t>
            </w:r>
            <w:r w:rsidRPr="00A66E38">
              <w:rPr>
                <w:rFonts w:ascii="Arial" w:hAnsi="Arial"/>
                <w:sz w:val="18"/>
              </w:rPr>
              <w:t xml:space="preserve">, </w:t>
            </w:r>
            <w:r w:rsidRPr="00390117">
              <w:rPr>
                <w:rFonts w:ascii="Arial" w:hAnsi="Arial"/>
                <w:sz w:val="18"/>
                <w:highlight w:val="yellow"/>
              </w:rPr>
              <w:t>25,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66E3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5BF15E0E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4434" w:rsidRPr="00A66E38" w14:paraId="2C770382" w14:textId="77777777" w:rsidTr="00D22D7F">
        <w:trPr>
          <w:trHeight w:val="187"/>
          <w:jc w:val="center"/>
        </w:trPr>
        <w:tc>
          <w:tcPr>
            <w:tcW w:w="1526" w:type="dxa"/>
          </w:tcPr>
          <w:p w14:paraId="2D2825A0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6E38">
              <w:rPr>
                <w:rFonts w:ascii="Arial" w:eastAsia="SimSun" w:hAnsi="Arial" w:hint="eastAsia"/>
                <w:sz w:val="18"/>
              </w:rPr>
              <w:t>692-698</w:t>
            </w:r>
          </w:p>
        </w:tc>
        <w:tc>
          <w:tcPr>
            <w:tcW w:w="2967" w:type="dxa"/>
          </w:tcPr>
          <w:p w14:paraId="78382711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6E38">
              <w:rPr>
                <w:rFonts w:ascii="Arial" w:eastAsia="SimSun" w:hAnsi="Arial" w:hint="eastAsia"/>
                <w:sz w:val="18"/>
              </w:rPr>
              <w:t>-26.2</w:t>
            </w:r>
          </w:p>
        </w:tc>
        <w:tc>
          <w:tcPr>
            <w:tcW w:w="1870" w:type="dxa"/>
          </w:tcPr>
          <w:p w14:paraId="1D3F9D01" w14:textId="77777777" w:rsidR="00E64434" w:rsidRPr="00A66E38" w:rsidRDefault="00E64434" w:rsidP="00D22D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6E38">
              <w:rPr>
                <w:rFonts w:ascii="Arial" w:eastAsia="SimSun" w:hAnsi="Arial" w:hint="eastAsia"/>
                <w:sz w:val="18"/>
              </w:rPr>
              <w:t>6 MHz</w:t>
            </w:r>
          </w:p>
        </w:tc>
      </w:tr>
    </w:tbl>
    <w:p w14:paraId="6CCE6B64" w14:textId="77777777" w:rsidR="00E64434" w:rsidRPr="00B308DC" w:rsidRDefault="00E64434" w:rsidP="00E64434">
      <w:pPr>
        <w:rPr>
          <w:lang w:val="en-US"/>
        </w:rPr>
      </w:pPr>
    </w:p>
    <w:p w14:paraId="5AB68603" w14:textId="77777777" w:rsidR="00AB7E92" w:rsidRDefault="00AB7E92" w:rsidP="00AB7E92">
      <w:pPr>
        <w:pStyle w:val="B1"/>
        <w:ind w:left="284"/>
        <w:rPr>
          <w:b/>
          <w:lang w:eastAsia="zh-CN"/>
        </w:rPr>
      </w:pPr>
      <w:r w:rsidRPr="00AB7E92">
        <w:rPr>
          <w:b/>
          <w:lang w:eastAsia="zh-CN"/>
        </w:rPr>
        <w:t>&lt;Way forward&gt;</w:t>
      </w:r>
      <w:r>
        <w:rPr>
          <w:b/>
          <w:lang w:eastAsia="zh-CN"/>
        </w:rPr>
        <w:t>:</w:t>
      </w:r>
    </w:p>
    <w:p w14:paraId="2A4E24A5" w14:textId="54202A23" w:rsidR="007F5D93" w:rsidRDefault="00AB7E92" w:rsidP="00AB7E92">
      <w:pPr>
        <w:pStyle w:val="B1"/>
        <w:ind w:left="0" w:firstLine="0"/>
        <w:rPr>
          <w:lang w:eastAsia="zh-CN"/>
        </w:rPr>
      </w:pPr>
      <w:r w:rsidRPr="00AB7E92">
        <w:rPr>
          <w:lang w:eastAsia="zh-CN"/>
        </w:rPr>
        <w:t xml:space="preserve">Companies are encouraged to bring contributions to the next meeting on </w:t>
      </w:r>
      <w:r w:rsidR="00F63D80">
        <w:rPr>
          <w:lang w:eastAsia="zh-CN"/>
        </w:rPr>
        <w:t xml:space="preserve">PC2 </w:t>
      </w:r>
      <w:r w:rsidRPr="00AB7E92">
        <w:rPr>
          <w:lang w:eastAsia="zh-CN"/>
        </w:rPr>
        <w:t>A-MPR for NS_</w:t>
      </w:r>
      <w:r>
        <w:rPr>
          <w:lang w:eastAsia="zh-CN"/>
        </w:rPr>
        <w:t>17</w:t>
      </w:r>
      <w:r w:rsidR="00F63D80">
        <w:rPr>
          <w:lang w:eastAsia="zh-CN"/>
        </w:rPr>
        <w:t xml:space="preserve"> as well as </w:t>
      </w:r>
      <w:r w:rsidR="00C50F03">
        <w:rPr>
          <w:lang w:eastAsia="zh-CN"/>
        </w:rPr>
        <w:t xml:space="preserve">the </w:t>
      </w:r>
      <w:r w:rsidR="00F63D80">
        <w:rPr>
          <w:lang w:eastAsia="zh-CN"/>
        </w:rPr>
        <w:t>requirements for 2Tx PC2</w:t>
      </w:r>
      <w:r w:rsidRPr="00AB7E92">
        <w:rPr>
          <w:lang w:eastAsia="zh-CN"/>
        </w:rPr>
        <w:t>.</w:t>
      </w:r>
    </w:p>
    <w:sectPr w:rsidR="007F5D9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23957" w14:textId="77777777" w:rsidR="00455788" w:rsidRPr="00A10429" w:rsidRDefault="0045578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22CB554" w14:textId="77777777" w:rsidR="00455788" w:rsidRPr="00A10429" w:rsidRDefault="0045578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A62F4" w14:textId="77777777" w:rsidR="00455788" w:rsidRPr="00A10429" w:rsidRDefault="0045578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01DD365" w14:textId="77777777" w:rsidR="00455788" w:rsidRPr="00A10429" w:rsidRDefault="0045578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2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3"/>
  </w:num>
  <w:num w:numId="10">
    <w:abstractNumId w:val="23"/>
  </w:num>
  <w:num w:numId="11">
    <w:abstractNumId w:val="1"/>
  </w:num>
  <w:num w:numId="12">
    <w:abstractNumId w:val="7"/>
  </w:num>
  <w:num w:numId="13">
    <w:abstractNumId w:val="6"/>
  </w:num>
  <w:num w:numId="14">
    <w:abstractNumId w:val="21"/>
  </w:num>
  <w:num w:numId="15">
    <w:abstractNumId w:val="23"/>
  </w:num>
  <w:num w:numId="16">
    <w:abstractNumId w:val="23"/>
  </w:num>
  <w:num w:numId="17">
    <w:abstractNumId w:val="16"/>
  </w:num>
  <w:num w:numId="18">
    <w:abstractNumId w:val="24"/>
  </w:num>
  <w:num w:numId="19">
    <w:abstractNumId w:val="23"/>
  </w:num>
  <w:num w:numId="20">
    <w:abstractNumId w:val="5"/>
  </w:num>
  <w:num w:numId="21">
    <w:abstractNumId w:val="23"/>
  </w:num>
  <w:num w:numId="22">
    <w:abstractNumId w:val="23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396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788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FE1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9C9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5FD4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22A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E5E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DF2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D93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814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15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4F7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B7E92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2D1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4A7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F03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9EF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8D2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4E9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94A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C61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70A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434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6D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746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0F0F"/>
    <w:rsid w:val="00F01C49"/>
    <w:rsid w:val="00F0233D"/>
    <w:rsid w:val="00F028F8"/>
    <w:rsid w:val="00F03012"/>
    <w:rsid w:val="00F03438"/>
    <w:rsid w:val="00F03784"/>
    <w:rsid w:val="00F04309"/>
    <w:rsid w:val="00F04E8C"/>
    <w:rsid w:val="00F04F95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D80"/>
    <w:rsid w:val="00F64438"/>
    <w:rsid w:val="00F64978"/>
    <w:rsid w:val="00F64E48"/>
    <w:rsid w:val="00F6610B"/>
    <w:rsid w:val="00F66AD9"/>
    <w:rsid w:val="00F66DB1"/>
    <w:rsid w:val="00F67DE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2FC"/>
    <w:rsid w:val="00FA1345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713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0E57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5D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7F5D93"/>
    <w:rPr>
      <w:rFonts w:ascii="Times New Roman" w:eastAsia="Times New Roman" w:hAnsi="Times New Roman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D128D2"/>
    <w:rPr>
      <w:rFonts w:ascii="Arial" w:hAnsi="Arial"/>
      <w:sz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31</cp:revision>
  <dcterms:created xsi:type="dcterms:W3CDTF">2023-01-18T14:53:00Z</dcterms:created>
  <dcterms:modified xsi:type="dcterms:W3CDTF">2023-05-25T00:22:00Z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1684966441</vt:lpwstr>
  </property>
</Properties>
</file>